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FF28" w14:textId="1BEF445D" w:rsidR="009E6518" w:rsidRPr="0043468D" w:rsidRDefault="00314A1C" w:rsidP="00FF6A52">
      <w:r w:rsidRPr="0043468D">
        <w:rPr>
          <w:noProof/>
        </w:rPr>
        <w:drawing>
          <wp:anchor distT="0" distB="0" distL="114300" distR="114300" simplePos="0" relativeHeight="251658240" behindDoc="1" locked="0" layoutInCell="1" allowOverlap="1" wp14:anchorId="242EA793" wp14:editId="71D23F63">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43468D">
        <w:rPr>
          <w:noProof/>
        </w:rPr>
        <w:softHyphen/>
      </w:r>
    </w:p>
    <w:p w14:paraId="0149832B" w14:textId="77777777" w:rsidR="00BB5AAE" w:rsidRPr="0043468D" w:rsidRDefault="00BB5AAE" w:rsidP="00FF6A52"/>
    <w:p w14:paraId="7C39AFBB" w14:textId="1408C444" w:rsidR="00BB5AAE" w:rsidRPr="0043468D" w:rsidRDefault="00BB5AAE" w:rsidP="00FF6A52"/>
    <w:p w14:paraId="4C179218" w14:textId="77777777" w:rsidR="00BB5AAE" w:rsidRPr="0043468D" w:rsidRDefault="00BB5AAE" w:rsidP="00FF6A52"/>
    <w:p w14:paraId="3F4C7D28" w14:textId="77777777" w:rsidR="00BB5AAE" w:rsidRPr="0043468D" w:rsidRDefault="00BB5AAE" w:rsidP="00FF6A52"/>
    <w:p w14:paraId="746A4A95" w14:textId="77777777" w:rsidR="00BB5AAE" w:rsidRPr="0043468D" w:rsidRDefault="00BB5AAE" w:rsidP="00FF6A52"/>
    <w:p w14:paraId="2CBC3B47" w14:textId="77777777" w:rsidR="00BB5AAE" w:rsidRPr="0043468D" w:rsidRDefault="00BB5AAE" w:rsidP="00FF6A52"/>
    <w:p w14:paraId="4C3AE417" w14:textId="77777777" w:rsidR="00BB5AAE" w:rsidRPr="0043468D" w:rsidRDefault="00BB5AAE" w:rsidP="00FF6A52"/>
    <w:p w14:paraId="0A4D2345" w14:textId="77777777" w:rsidR="00BB5AAE" w:rsidRPr="0043468D" w:rsidRDefault="00BB5AAE" w:rsidP="00FF6A52"/>
    <w:p w14:paraId="4C4ECA88" w14:textId="77777777" w:rsidR="00BB5AAE" w:rsidRPr="0043468D" w:rsidRDefault="00BB5AAE" w:rsidP="00FF6A52"/>
    <w:p w14:paraId="05BCB3A7" w14:textId="77777777" w:rsidR="00BB5AAE" w:rsidRPr="0043468D" w:rsidRDefault="00BB5AAE" w:rsidP="00FF6A52"/>
    <w:p w14:paraId="3344C4E4" w14:textId="372C24D2" w:rsidR="00BB5AAE" w:rsidRPr="0043468D" w:rsidRDefault="00BB5AAE" w:rsidP="00FF6A52"/>
    <w:p w14:paraId="704233A5" w14:textId="77777777" w:rsidR="00BB5AAE" w:rsidRPr="0043468D" w:rsidRDefault="00BB5AAE" w:rsidP="00FF6A52"/>
    <w:p w14:paraId="36C43275" w14:textId="77777777" w:rsidR="00BB5AAE" w:rsidRPr="0043468D" w:rsidRDefault="00BB5AAE" w:rsidP="00FF6A52"/>
    <w:p w14:paraId="1FD0938A" w14:textId="77777777" w:rsidR="00BB5AAE" w:rsidRPr="0043468D" w:rsidRDefault="00BB5AAE" w:rsidP="00FF6A52"/>
    <w:p w14:paraId="1FB8D13A" w14:textId="5A5C142A" w:rsidR="00BB5AAE" w:rsidRPr="0043468D" w:rsidRDefault="00BB5AAE" w:rsidP="00FF6A52"/>
    <w:p w14:paraId="103F6B79" w14:textId="77777777" w:rsidR="00BB5AAE" w:rsidRPr="0043468D" w:rsidRDefault="00BB5AAE" w:rsidP="00FF6A52"/>
    <w:p w14:paraId="6C0ACCC8" w14:textId="77777777" w:rsidR="00BB5AAE" w:rsidRPr="0043468D" w:rsidRDefault="00BB5AAE" w:rsidP="00FF6A52"/>
    <w:p w14:paraId="755F0DF6" w14:textId="77777777" w:rsidR="00BB5AAE" w:rsidRPr="0043468D" w:rsidRDefault="00BB5AAE" w:rsidP="00FF6A52"/>
    <w:p w14:paraId="5AA79991" w14:textId="77777777" w:rsidR="00BB5AAE" w:rsidRPr="0043468D" w:rsidRDefault="00BB5AAE" w:rsidP="00FF6A52"/>
    <w:p w14:paraId="6ABB2B9C" w14:textId="04F31A30" w:rsidR="00BB5AAE" w:rsidRPr="0043468D" w:rsidRDefault="00BB5AAE" w:rsidP="00FF6A52"/>
    <w:p w14:paraId="2984FB01" w14:textId="77777777" w:rsidR="00BB5AAE" w:rsidRPr="0043468D" w:rsidRDefault="00BB5AAE" w:rsidP="00FF6A52"/>
    <w:p w14:paraId="6D9E2E73" w14:textId="77777777" w:rsidR="00BB5AAE" w:rsidRPr="0043468D" w:rsidRDefault="00BB5AAE" w:rsidP="00FF6A52"/>
    <w:p w14:paraId="6868F0DB" w14:textId="77777777" w:rsidR="00BB5AAE" w:rsidRPr="0043468D" w:rsidRDefault="00BB5AAE" w:rsidP="00FF6A52"/>
    <w:p w14:paraId="1CECDDCC" w14:textId="77777777" w:rsidR="00BB5AAE" w:rsidRPr="0043468D" w:rsidRDefault="00BB5AAE" w:rsidP="00FF6A52"/>
    <w:p w14:paraId="4605A597" w14:textId="77777777" w:rsidR="00BB5AAE" w:rsidRPr="0043468D" w:rsidRDefault="00BB5AAE" w:rsidP="00FF6A52"/>
    <w:p w14:paraId="61AE5A76" w14:textId="54D68AD4" w:rsidR="00BB5AAE" w:rsidRPr="0043468D" w:rsidRDefault="00BB5AAE" w:rsidP="00FF6A52"/>
    <w:p w14:paraId="78D13B14" w14:textId="77777777" w:rsidR="00BB5AAE" w:rsidRPr="0043468D" w:rsidRDefault="00BB5AAE" w:rsidP="00FF6A52"/>
    <w:p w14:paraId="0DD462C8" w14:textId="3F5DDD7C" w:rsidR="00BB5AAE" w:rsidRPr="0043468D" w:rsidRDefault="00BB5AAE" w:rsidP="00FF6A52"/>
    <w:p w14:paraId="27DE5784" w14:textId="1E71C8EE" w:rsidR="00BB5AAE" w:rsidRPr="0043468D" w:rsidRDefault="00BB5AAE" w:rsidP="00FF6A52"/>
    <w:p w14:paraId="17D03A06" w14:textId="79F7AA97" w:rsidR="00385117" w:rsidRPr="0043468D" w:rsidRDefault="00385117" w:rsidP="00FF6A52"/>
    <w:p w14:paraId="2A4EAE34" w14:textId="2D81BF03" w:rsidR="00385117" w:rsidRPr="0043468D" w:rsidRDefault="00264CEC" w:rsidP="00FF6A52">
      <w:r w:rsidRPr="0043468D">
        <w:rPr>
          <w:noProof/>
        </w:rPr>
        <mc:AlternateContent>
          <mc:Choice Requires="wps">
            <w:drawing>
              <wp:anchor distT="0" distB="0" distL="114300" distR="114300" simplePos="0" relativeHeight="251658241" behindDoc="0" locked="0" layoutInCell="1" allowOverlap="1" wp14:anchorId="2B5770D2" wp14:editId="0ECAFFFD">
                <wp:simplePos x="0" y="0"/>
                <wp:positionH relativeFrom="column">
                  <wp:posOffset>843280</wp:posOffset>
                </wp:positionH>
                <wp:positionV relativeFrom="paragraph">
                  <wp:posOffset>20955</wp:posOffset>
                </wp:positionV>
                <wp:extent cx="5547360" cy="906780"/>
                <wp:effectExtent l="0" t="0" r="0" b="7620"/>
                <wp:wrapNone/>
                <wp:docPr id="3" name="Tekstboks 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28A31FC3" w14:textId="0634230A" w:rsidR="00264CEC" w:rsidRPr="0036312D" w:rsidRDefault="0078170D" w:rsidP="00264CEC">
                            <w:pPr>
                              <w:rPr>
                                <w:color w:val="24465A"/>
                                <w:sz w:val="56"/>
                                <w:szCs w:val="56"/>
                              </w:rPr>
                            </w:pPr>
                            <w:r>
                              <w:rPr>
                                <w:sz w:val="56"/>
                                <w:szCs w:val="56"/>
                              </w:rPr>
                              <w:t>Møblar til kontorbygg «Saften» i Leikanger 2026/4245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770D2" id="_x0000_t202" coordsize="21600,21600" o:spt="202" path="m,l,21600r21600,l21600,xe">
                <v:stroke joinstyle="miter"/>
                <v:path gradientshapeok="t" o:connecttype="rect"/>
              </v:shapetype>
              <v:shape id="Tekstboks 3" o:spid="_x0000_s1026" type="#_x0000_t202" style="position:absolute;margin-left:66.4pt;margin-top:1.65pt;width:436.8pt;height:7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" fillcolor="white [3201]" stroked="f" strokeweight=".5pt">
                <v:textbox>
                  <w:txbxContent>
                    <w:p w14:paraId="28A31FC3" w14:textId="0634230A" w:rsidR="00264CEC" w:rsidRPr="0036312D" w:rsidRDefault="0078170D" w:rsidP="00264CEC">
                      <w:pPr>
                        <w:rPr>
                          <w:color w:val="24465A"/>
                          <w:sz w:val="56"/>
                          <w:szCs w:val="56"/>
                        </w:rPr>
                      </w:pPr>
                      <w:r>
                        <w:rPr>
                          <w:sz w:val="56"/>
                          <w:szCs w:val="56"/>
                        </w:rPr>
                        <w:t>Møblar til kontorbygg «</w:t>
                      </w:r>
                      <w:proofErr w:type="spellStart"/>
                      <w:r>
                        <w:rPr>
                          <w:sz w:val="56"/>
                          <w:szCs w:val="56"/>
                        </w:rPr>
                        <w:t>Saften</w:t>
                      </w:r>
                      <w:proofErr w:type="spellEnd"/>
                      <w:r>
                        <w:rPr>
                          <w:sz w:val="56"/>
                          <w:szCs w:val="56"/>
                        </w:rPr>
                        <w:t>» i Leikanger 2026/4245</w:t>
                      </w:r>
                    </w:p>
                  </w:txbxContent>
                </v:textbox>
              </v:shape>
            </w:pict>
          </mc:Fallback>
        </mc:AlternateContent>
      </w:r>
    </w:p>
    <w:p w14:paraId="277DD94F" w14:textId="490446BF" w:rsidR="00385117" w:rsidRPr="0043468D" w:rsidRDefault="00385117" w:rsidP="00FF6A52"/>
    <w:p w14:paraId="22066C11" w14:textId="7440F2EB" w:rsidR="00BB5AAE" w:rsidRPr="0043468D" w:rsidRDefault="00BB5AAE" w:rsidP="00FF6A52"/>
    <w:p w14:paraId="6B6C7CC6" w14:textId="05312FD2" w:rsidR="00385117" w:rsidRPr="0043468D" w:rsidRDefault="00385117" w:rsidP="00FF6A52"/>
    <w:p w14:paraId="3BFBA567" w14:textId="6D66B0B2" w:rsidR="00385117" w:rsidRPr="0043468D" w:rsidRDefault="00385117" w:rsidP="00FF6A52"/>
    <w:p w14:paraId="4005226E" w14:textId="17958A36" w:rsidR="00385117" w:rsidRPr="0043468D" w:rsidRDefault="007956D0" w:rsidP="00FF6A52">
      <w:r w:rsidRPr="0043468D">
        <w:rPr>
          <w:noProof/>
        </w:rPr>
        <mc:AlternateContent>
          <mc:Choice Requires="wps">
            <w:drawing>
              <wp:anchor distT="0" distB="0" distL="114300" distR="114300" simplePos="0" relativeHeight="251658242" behindDoc="0" locked="0" layoutInCell="1" allowOverlap="1" wp14:anchorId="0D298730" wp14:editId="280F8D3D">
                <wp:simplePos x="0" y="0"/>
                <wp:positionH relativeFrom="margin">
                  <wp:align>left</wp:align>
                </wp:positionH>
                <wp:positionV relativeFrom="paragraph">
                  <wp:posOffset>11430</wp:posOffset>
                </wp:positionV>
                <wp:extent cx="6652260" cy="37147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6652260" cy="371475"/>
                        </a:xfrm>
                        <a:prstGeom prst="rect">
                          <a:avLst/>
                        </a:prstGeom>
                        <a:solidFill>
                          <a:schemeClr val="lt1"/>
                        </a:solidFill>
                        <a:ln w="6350">
                          <a:noFill/>
                        </a:ln>
                      </wps:spPr>
                      <wps:txbx>
                        <w:txbxContent>
                          <w:p w14:paraId="577A2902" w14:textId="4DA6C582" w:rsidR="00EB3E65" w:rsidRPr="00EF664B" w:rsidRDefault="007B40DF" w:rsidP="00EB3E65">
                            <w:pPr>
                              <w:rPr>
                                <w:color w:val="24465A"/>
                                <w:sz w:val="32"/>
                                <w:szCs w:val="32"/>
                              </w:rPr>
                            </w:pPr>
                            <w:r>
                              <w:rPr>
                                <w:color w:val="24465A"/>
                                <w:sz w:val="32"/>
                                <w:szCs w:val="32"/>
                              </w:rPr>
                              <w:t xml:space="preserve">Standard avtalevilkår </w:t>
                            </w:r>
                            <w:r w:rsidR="00422A64">
                              <w:rPr>
                                <w:color w:val="24465A"/>
                                <w:sz w:val="32"/>
                                <w:szCs w:val="32"/>
                              </w:rPr>
                              <w:t xml:space="preserve">for </w:t>
                            </w:r>
                            <w:r w:rsidR="00F4365C">
                              <w:rPr>
                                <w:color w:val="24465A"/>
                                <w:sz w:val="32"/>
                                <w:szCs w:val="32"/>
                              </w:rPr>
                              <w:t xml:space="preserve">kjøp av </w:t>
                            </w:r>
                            <w:r w:rsidR="00F852F1">
                              <w:rPr>
                                <w:color w:val="24465A"/>
                                <w:sz w:val="32"/>
                                <w:szCs w:val="32"/>
                              </w:rPr>
                              <w:t>varer til</w:t>
                            </w:r>
                            <w:r w:rsidR="00F4365C">
                              <w:rPr>
                                <w:color w:val="24465A"/>
                                <w:sz w:val="32"/>
                                <w:szCs w:val="32"/>
                              </w:rPr>
                              <w:t xml:space="preserve">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98730" id="Tekstboks 4" o:spid="_x0000_s1027" type="#_x0000_t202" style="position:absolute;margin-left:0;margin-top:.9pt;width:523.8pt;height:29.2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" fillcolor="white [3201]" stroked="f" strokeweight=".5pt">
                <v:textbox>
                  <w:txbxContent>
                    <w:p w14:paraId="577A2902" w14:textId="4DA6C582" w:rsidR="00EB3E65" w:rsidRPr="00EF664B" w:rsidRDefault="007B40DF" w:rsidP="00EB3E65">
                      <w:pPr>
                        <w:rPr>
                          <w:color w:val="24465A"/>
                          <w:sz w:val="32"/>
                          <w:szCs w:val="32"/>
                        </w:rPr>
                      </w:pPr>
                      <w:r>
                        <w:rPr>
                          <w:color w:val="24465A"/>
                          <w:sz w:val="32"/>
                          <w:szCs w:val="32"/>
                        </w:rPr>
                        <w:t xml:space="preserve">Standard avtalevilkår </w:t>
                      </w:r>
                      <w:r w:rsidR="00422A64">
                        <w:rPr>
                          <w:color w:val="24465A"/>
                          <w:sz w:val="32"/>
                          <w:szCs w:val="32"/>
                        </w:rPr>
                        <w:t xml:space="preserve">for </w:t>
                      </w:r>
                      <w:r w:rsidR="00F4365C">
                        <w:rPr>
                          <w:color w:val="24465A"/>
                          <w:sz w:val="32"/>
                          <w:szCs w:val="32"/>
                        </w:rPr>
                        <w:t xml:space="preserve">kjøp av </w:t>
                      </w:r>
                      <w:r w:rsidR="00F852F1">
                        <w:rPr>
                          <w:color w:val="24465A"/>
                          <w:sz w:val="32"/>
                          <w:szCs w:val="32"/>
                        </w:rPr>
                        <w:t>varer til</w:t>
                      </w:r>
                      <w:r w:rsidR="00F4365C">
                        <w:rPr>
                          <w:color w:val="24465A"/>
                          <w:sz w:val="32"/>
                          <w:szCs w:val="32"/>
                        </w:rPr>
                        <w:t xml:space="preserve">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v:textbox>
                <w10:wrap anchorx="margin"/>
              </v:shape>
            </w:pict>
          </mc:Fallback>
        </mc:AlternateContent>
      </w:r>
    </w:p>
    <w:p w14:paraId="2006B0C7" w14:textId="7CDE3F1C" w:rsidR="00385117" w:rsidRPr="0043468D" w:rsidRDefault="00385117" w:rsidP="00FF6A52"/>
    <w:p w14:paraId="3BB87B77" w14:textId="7130722A" w:rsidR="00385117" w:rsidRPr="0043468D" w:rsidRDefault="00385117" w:rsidP="00FF6A52"/>
    <w:p w14:paraId="2F654E69" w14:textId="51C09F9A" w:rsidR="002963CD" w:rsidRPr="0043468D" w:rsidRDefault="002963CD" w:rsidP="00FF6A52"/>
    <w:p w14:paraId="5C7DE53D" w14:textId="19DFAC82" w:rsidR="002963CD" w:rsidRPr="0043468D" w:rsidRDefault="002963CD" w:rsidP="00FF6A52"/>
    <w:p w14:paraId="2E058235" w14:textId="77777777" w:rsidR="003E33D2" w:rsidRPr="0043468D" w:rsidRDefault="003E33D2" w:rsidP="00FF6A52"/>
    <w:p w14:paraId="383B64D5" w14:textId="77777777" w:rsidR="003E33D2" w:rsidRPr="0043468D" w:rsidRDefault="003E33D2" w:rsidP="00FF6A52"/>
    <w:p w14:paraId="3A123645" w14:textId="77777777" w:rsidR="003E33D2" w:rsidRPr="0043468D" w:rsidRDefault="003E33D2" w:rsidP="00FF6A52"/>
    <w:p w14:paraId="3412380E" w14:textId="77777777" w:rsidR="003E33D2" w:rsidRPr="0043468D" w:rsidRDefault="003E33D2" w:rsidP="00FF6A52"/>
    <w:p w14:paraId="42FFB0FD" w14:textId="77777777" w:rsidR="003E33D2" w:rsidRPr="0043468D" w:rsidRDefault="003E33D2" w:rsidP="00FF6A52"/>
    <w:p w14:paraId="34DEC2B1" w14:textId="77777777" w:rsidR="003E33D2" w:rsidRPr="0043468D" w:rsidRDefault="003E33D2" w:rsidP="00FF6A52"/>
    <w:p w14:paraId="041167AA" w14:textId="77777777" w:rsidR="003E33D2" w:rsidRPr="0043468D" w:rsidRDefault="003E33D2" w:rsidP="00FF6A52"/>
    <w:p w14:paraId="0465BDD9" w14:textId="77777777" w:rsidR="003E33D2" w:rsidRPr="0043468D" w:rsidRDefault="003E33D2" w:rsidP="00FF6A52"/>
    <w:p w14:paraId="21C62ACA" w14:textId="77777777" w:rsidR="00F4258F" w:rsidRPr="0043468D" w:rsidRDefault="00F4258F" w:rsidP="00FF6A52"/>
    <w:p w14:paraId="0304B228" w14:textId="77777777" w:rsidR="00F4258F" w:rsidRPr="0043468D" w:rsidRDefault="00F4258F" w:rsidP="00FF6A52"/>
    <w:p w14:paraId="5C3520B3" w14:textId="77777777" w:rsidR="00F4258F" w:rsidRPr="0043468D" w:rsidRDefault="00F4258F" w:rsidP="00FF6A52"/>
    <w:p w14:paraId="41329EBD" w14:textId="77777777" w:rsidR="00762A38" w:rsidRPr="0043468D" w:rsidRDefault="00762A38" w:rsidP="00DE7890">
      <w:pPr>
        <w:rPr>
          <w:color w:val="24465A"/>
          <w:sz w:val="32"/>
          <w:szCs w:val="32"/>
        </w:rPr>
      </w:pPr>
    </w:p>
    <w:p w14:paraId="45D5B8D8" w14:textId="77777777" w:rsidR="00762A38" w:rsidRPr="0043468D" w:rsidRDefault="00762A38" w:rsidP="00DE7890">
      <w:pPr>
        <w:rPr>
          <w:color w:val="24465A"/>
          <w:sz w:val="32"/>
          <w:szCs w:val="32"/>
        </w:rPr>
      </w:pPr>
    </w:p>
    <w:p w14:paraId="174D4EEF" w14:textId="77777777" w:rsidR="00762A38" w:rsidRPr="0043468D" w:rsidRDefault="00762A38" w:rsidP="00DE7890">
      <w:pPr>
        <w:rPr>
          <w:color w:val="24465A"/>
          <w:sz w:val="32"/>
          <w:szCs w:val="32"/>
        </w:rPr>
      </w:pPr>
    </w:p>
    <w:p w14:paraId="75A73445" w14:textId="77777777" w:rsidR="00762A38" w:rsidRPr="0043468D" w:rsidRDefault="00762A38" w:rsidP="00DE7890">
      <w:pPr>
        <w:rPr>
          <w:color w:val="24465A"/>
          <w:sz w:val="32"/>
          <w:szCs w:val="32"/>
        </w:rPr>
      </w:pPr>
    </w:p>
    <w:p w14:paraId="0622892C" w14:textId="77777777" w:rsidR="00762A38" w:rsidRPr="0043468D" w:rsidRDefault="00762A38" w:rsidP="00DE7890">
      <w:pPr>
        <w:rPr>
          <w:color w:val="24465A"/>
          <w:sz w:val="32"/>
          <w:szCs w:val="32"/>
        </w:rPr>
      </w:pPr>
    </w:p>
    <w:p w14:paraId="52B990BE" w14:textId="77777777" w:rsidR="00762A38" w:rsidRPr="0043468D" w:rsidRDefault="00762A38" w:rsidP="00DE7890">
      <w:pPr>
        <w:rPr>
          <w:color w:val="24465A"/>
          <w:sz w:val="32"/>
          <w:szCs w:val="32"/>
        </w:rPr>
      </w:pPr>
    </w:p>
    <w:p w14:paraId="7CDD9B49" w14:textId="77777777" w:rsidR="00762A38" w:rsidRPr="0043468D" w:rsidRDefault="00762A38" w:rsidP="00DE7890">
      <w:pPr>
        <w:rPr>
          <w:color w:val="24465A"/>
          <w:sz w:val="32"/>
          <w:szCs w:val="32"/>
        </w:rPr>
      </w:pPr>
    </w:p>
    <w:p w14:paraId="4E6BBC4E" w14:textId="77777777" w:rsidR="0078170D" w:rsidRDefault="0078170D" w:rsidP="0078170D">
      <w:pPr>
        <w:rPr>
          <w:color w:val="24465A"/>
          <w:sz w:val="32"/>
          <w:szCs w:val="32"/>
        </w:rPr>
      </w:pPr>
      <w:r>
        <w:rPr>
          <w:color w:val="24465A"/>
          <w:sz w:val="32"/>
          <w:szCs w:val="32"/>
        </w:rPr>
        <w:t>A</w:t>
      </w:r>
      <w:r w:rsidR="00B02B5E" w:rsidRPr="0043468D">
        <w:rPr>
          <w:color w:val="24465A"/>
          <w:sz w:val="32"/>
          <w:szCs w:val="32"/>
        </w:rPr>
        <w:t>vtale</w:t>
      </w:r>
      <w:r w:rsidR="00C167F5" w:rsidRPr="0043468D">
        <w:rPr>
          <w:color w:val="24465A"/>
          <w:sz w:val="32"/>
          <w:szCs w:val="32"/>
        </w:rPr>
        <w:t xml:space="preserve"> </w:t>
      </w:r>
      <w:r>
        <w:rPr>
          <w:color w:val="24465A"/>
          <w:sz w:val="32"/>
          <w:szCs w:val="32"/>
        </w:rPr>
        <w:t xml:space="preserve">om leveranse av møblar til kontorbygg «Saften» i Leikanger </w:t>
      </w:r>
    </w:p>
    <w:p w14:paraId="64D03FDB" w14:textId="62897574" w:rsidR="00385117" w:rsidRPr="0043468D" w:rsidRDefault="0078170D" w:rsidP="0078170D">
      <w:pPr>
        <w:rPr>
          <w:color w:val="24465A"/>
          <w:sz w:val="32"/>
          <w:szCs w:val="32"/>
        </w:rPr>
      </w:pPr>
      <w:r>
        <w:rPr>
          <w:color w:val="24465A"/>
          <w:sz w:val="32"/>
          <w:szCs w:val="32"/>
        </w:rPr>
        <w:t>2026/4245</w:t>
      </w:r>
    </w:p>
    <w:p w14:paraId="7861589B" w14:textId="77777777" w:rsidR="00C167F5" w:rsidRPr="0043468D" w:rsidRDefault="00C167F5" w:rsidP="00FF6A52"/>
    <w:p w14:paraId="4978CB70" w14:textId="47130660" w:rsidR="00460DB0" w:rsidRPr="0043468D" w:rsidRDefault="00460DB0" w:rsidP="00FF6A52"/>
    <w:p w14:paraId="546C47F8" w14:textId="77777777" w:rsidR="00745593" w:rsidRPr="0043468D" w:rsidRDefault="00745593" w:rsidP="00FF6A52"/>
    <w:p w14:paraId="1AA9DF18" w14:textId="77777777" w:rsidR="00745593" w:rsidRPr="0043468D" w:rsidRDefault="00745593" w:rsidP="00FF6A52"/>
    <w:p w14:paraId="17FA03EE" w14:textId="1A62EB3A" w:rsidR="00745593" w:rsidRPr="0043468D" w:rsidRDefault="00975B37" w:rsidP="00FF6A52">
      <w:pPr>
        <w:rPr>
          <w:b/>
          <w:bCs/>
        </w:rPr>
      </w:pPr>
      <w:r w:rsidRPr="0043468D">
        <w:rPr>
          <w:b/>
          <w:bCs/>
        </w:rPr>
        <w:t>e</w:t>
      </w:r>
      <w:r w:rsidR="00745593" w:rsidRPr="0043468D">
        <w:rPr>
          <w:b/>
          <w:bCs/>
        </w:rPr>
        <w:t>r inngått mellom</w:t>
      </w:r>
    </w:p>
    <w:p w14:paraId="63E10500" w14:textId="77777777" w:rsidR="00745593" w:rsidRPr="0043468D" w:rsidRDefault="00745593" w:rsidP="00FF6A52"/>
    <w:p w14:paraId="230656C1" w14:textId="34886FB5" w:rsidR="00745593" w:rsidRPr="0043468D" w:rsidRDefault="00745593" w:rsidP="00FF6A52">
      <w:r w:rsidRPr="0043468D">
        <w:t>Sogndal kommune</w:t>
      </w:r>
      <w:r w:rsidR="00E74C15" w:rsidRPr="0043468D">
        <w:t xml:space="preserve"> (org nr 922</w:t>
      </w:r>
      <w:r w:rsidR="00975B37" w:rsidRPr="0043468D">
        <w:t> </w:t>
      </w:r>
      <w:r w:rsidR="00E74C15" w:rsidRPr="0043468D">
        <w:t>121</w:t>
      </w:r>
      <w:r w:rsidR="00975B37" w:rsidRPr="0043468D">
        <w:t xml:space="preserve"> </w:t>
      </w:r>
      <w:r w:rsidR="00E74C15" w:rsidRPr="0043468D">
        <w:t>893)</w:t>
      </w:r>
    </w:p>
    <w:p w14:paraId="4136E033" w14:textId="096F374D" w:rsidR="00344EDC" w:rsidRPr="0043468D" w:rsidRDefault="00344EDC" w:rsidP="00FF6A52">
      <w:r w:rsidRPr="0043468D">
        <w:t>________________________________</w:t>
      </w:r>
    </w:p>
    <w:p w14:paraId="2CBB9452" w14:textId="1E04471A" w:rsidR="00460DB0" w:rsidRPr="0043468D" w:rsidRDefault="00975B37" w:rsidP="00FF6A52">
      <w:r w:rsidRPr="0043468D">
        <w:t>(h</w:t>
      </w:r>
      <w:r w:rsidR="00344EDC" w:rsidRPr="0043468D">
        <w:t>eretter</w:t>
      </w:r>
      <w:r w:rsidRPr="0043468D">
        <w:t xml:space="preserve"> kalt oppdragsgjevar)</w:t>
      </w:r>
    </w:p>
    <w:p w14:paraId="43A2066F" w14:textId="77777777" w:rsidR="00595EE0" w:rsidRPr="0043468D" w:rsidRDefault="00595EE0" w:rsidP="00595EE0">
      <w:pPr>
        <w:spacing w:line="265" w:lineRule="auto"/>
        <w:ind w:left="2514" w:right="2424"/>
        <w:jc w:val="center"/>
      </w:pPr>
    </w:p>
    <w:p w14:paraId="00E927BC" w14:textId="326A2939" w:rsidR="00875FFE" w:rsidRPr="0043468D" w:rsidRDefault="00975B37" w:rsidP="00FF6A52">
      <w:pPr>
        <w:rPr>
          <w:b/>
          <w:bCs/>
        </w:rPr>
      </w:pPr>
      <w:r w:rsidRPr="0043468D">
        <w:rPr>
          <w:b/>
          <w:bCs/>
        </w:rPr>
        <w:t>o</w:t>
      </w:r>
      <w:r w:rsidR="00E74C15" w:rsidRPr="0043468D">
        <w:rPr>
          <w:b/>
          <w:bCs/>
        </w:rPr>
        <w:t xml:space="preserve">g </w:t>
      </w:r>
    </w:p>
    <w:p w14:paraId="29BAA46A" w14:textId="77777777" w:rsidR="00975B37" w:rsidRPr="0043468D" w:rsidRDefault="00975B37" w:rsidP="00FF6A52">
      <w:pPr>
        <w:rPr>
          <w:b/>
          <w:bCs/>
        </w:rPr>
      </w:pPr>
    </w:p>
    <w:p w14:paraId="3D75C5BA" w14:textId="57F9AFE1" w:rsidR="00975B37" w:rsidRPr="0043468D" w:rsidRDefault="00975B37" w:rsidP="00975B37">
      <w:r w:rsidRPr="0043468D">
        <w:rPr>
          <w:shd w:val="clear" w:color="auto" w:fill="FFFF00"/>
        </w:rPr>
        <w:t>Namn</w:t>
      </w:r>
      <w:r w:rsidRPr="0043468D">
        <w:t xml:space="preserve"> (org nr </w:t>
      </w:r>
      <w:r w:rsidRPr="0043468D">
        <w:rPr>
          <w:shd w:val="clear" w:color="auto" w:fill="FFFF00"/>
        </w:rPr>
        <w:t>xxx</w:t>
      </w:r>
      <w:r w:rsidRPr="0043468D">
        <w:t>)</w:t>
      </w:r>
    </w:p>
    <w:p w14:paraId="6A2F4670" w14:textId="77777777" w:rsidR="00975B37" w:rsidRPr="0043468D" w:rsidRDefault="00975B37" w:rsidP="00975B37">
      <w:r w:rsidRPr="0043468D">
        <w:t>________________________________</w:t>
      </w:r>
    </w:p>
    <w:p w14:paraId="32AE16AC" w14:textId="77777777" w:rsidR="00975B37" w:rsidRPr="0043468D" w:rsidRDefault="00975B37" w:rsidP="00975B37">
      <w:r w:rsidRPr="0043468D">
        <w:t>(heretter kalt oppdragsgjevar)</w:t>
      </w:r>
    </w:p>
    <w:p w14:paraId="212E4DBC" w14:textId="77777777" w:rsidR="00975B37" w:rsidRPr="0043468D" w:rsidRDefault="00975B37" w:rsidP="00FF6A52">
      <w:pPr>
        <w:rPr>
          <w:b/>
          <w:bCs/>
        </w:rPr>
      </w:pPr>
    </w:p>
    <w:p w14:paraId="7A26748D" w14:textId="77777777" w:rsidR="00875FFE" w:rsidRPr="0043468D" w:rsidRDefault="00875FFE" w:rsidP="00FF6A52"/>
    <w:p w14:paraId="5412269A" w14:textId="77777777" w:rsidR="007859DC" w:rsidRPr="0043468D" w:rsidRDefault="007859DC" w:rsidP="00FF6A52"/>
    <w:p w14:paraId="3BA8A0F4" w14:textId="77777777" w:rsidR="007859DC" w:rsidRPr="0043468D" w:rsidRDefault="007859DC" w:rsidP="00FF6A52"/>
    <w:p w14:paraId="0E85E1C4" w14:textId="77777777" w:rsidR="007859DC" w:rsidRPr="0043468D" w:rsidRDefault="007859DC" w:rsidP="00FF6A52"/>
    <w:p w14:paraId="77960842" w14:textId="77777777" w:rsidR="007859DC" w:rsidRPr="0043468D" w:rsidRDefault="007859DC" w:rsidP="00FF6A52"/>
    <w:p w14:paraId="51C7B566" w14:textId="77777777" w:rsidR="007859DC" w:rsidRPr="0043468D" w:rsidRDefault="007859DC" w:rsidP="00FF6A52"/>
    <w:p w14:paraId="7586F9C5" w14:textId="77777777" w:rsidR="007859DC" w:rsidRPr="0043468D" w:rsidRDefault="007859DC" w:rsidP="00FF6A52"/>
    <w:tbl>
      <w:tblPr>
        <w:tblW w:w="0" w:type="auto"/>
        <w:tblLook w:val="04A0" w:firstRow="1" w:lastRow="0" w:firstColumn="1" w:lastColumn="0" w:noHBand="0" w:noVBand="1"/>
      </w:tblPr>
      <w:tblGrid>
        <w:gridCol w:w="3807"/>
        <w:gridCol w:w="3922"/>
      </w:tblGrid>
      <w:tr w:rsidR="007859DC" w:rsidRPr="0043468D" w14:paraId="58AAD205" w14:textId="77777777" w:rsidTr="004A7A15">
        <w:tc>
          <w:tcPr>
            <w:tcW w:w="3807" w:type="dxa"/>
            <w:hideMark/>
          </w:tcPr>
          <w:p w14:paraId="5628F419" w14:textId="62522E69" w:rsidR="007859DC" w:rsidRPr="0043468D" w:rsidRDefault="007859DC" w:rsidP="00FF6A52">
            <w:r w:rsidRPr="0043468D">
              <w:t>Sogndal kommune</w:t>
            </w:r>
          </w:p>
        </w:tc>
        <w:tc>
          <w:tcPr>
            <w:tcW w:w="3922" w:type="dxa"/>
            <w:hideMark/>
          </w:tcPr>
          <w:p w14:paraId="7C2954E5" w14:textId="77777777" w:rsidR="007859DC" w:rsidRPr="0043468D" w:rsidRDefault="007859DC" w:rsidP="00FF6A52">
            <w:r w:rsidRPr="0043468D">
              <w:t>[</w:t>
            </w:r>
            <w:r w:rsidRPr="0043468D">
              <w:rPr>
                <w:highlight w:val="yellow"/>
              </w:rPr>
              <w:t>Leverandøren sitt namn</w:t>
            </w:r>
            <w:r w:rsidRPr="0043468D">
              <w:t>]</w:t>
            </w:r>
          </w:p>
        </w:tc>
      </w:tr>
      <w:tr w:rsidR="007859DC" w:rsidRPr="0043468D" w14:paraId="7CB96FA5" w14:textId="77777777" w:rsidTr="004A7A15">
        <w:tc>
          <w:tcPr>
            <w:tcW w:w="3807" w:type="dxa"/>
          </w:tcPr>
          <w:p w14:paraId="2C47FB56" w14:textId="77777777" w:rsidR="007859DC" w:rsidRPr="0043468D" w:rsidRDefault="007859DC" w:rsidP="00FF6A52"/>
          <w:p w14:paraId="6081CCD6" w14:textId="77777777" w:rsidR="007859DC" w:rsidRPr="0043468D" w:rsidRDefault="007859DC" w:rsidP="00FF6A52">
            <w:r w:rsidRPr="0043468D">
              <w:t>Namn:</w:t>
            </w:r>
          </w:p>
          <w:p w14:paraId="6E9C093A" w14:textId="77777777" w:rsidR="007859DC" w:rsidRPr="0043468D" w:rsidRDefault="007859DC" w:rsidP="00FF6A52">
            <w:r w:rsidRPr="0043468D">
              <w:t>Tittel:</w:t>
            </w:r>
          </w:p>
          <w:p w14:paraId="731AEDF4" w14:textId="77777777" w:rsidR="007859DC" w:rsidRPr="0043468D" w:rsidRDefault="007859DC" w:rsidP="00FF6A52"/>
        </w:tc>
        <w:tc>
          <w:tcPr>
            <w:tcW w:w="3922" w:type="dxa"/>
          </w:tcPr>
          <w:p w14:paraId="6B279B74" w14:textId="77777777" w:rsidR="007859DC" w:rsidRPr="0043468D" w:rsidRDefault="007859DC" w:rsidP="00FF6A52"/>
          <w:p w14:paraId="6983AE0B" w14:textId="77777777" w:rsidR="007859DC" w:rsidRPr="0043468D" w:rsidRDefault="007859DC" w:rsidP="00FF6A52">
            <w:r w:rsidRPr="0043468D">
              <w:t xml:space="preserve">Namn: </w:t>
            </w:r>
          </w:p>
          <w:p w14:paraId="7BB8D467" w14:textId="77777777" w:rsidR="007859DC" w:rsidRPr="0043468D" w:rsidRDefault="007859DC" w:rsidP="00FF6A52">
            <w:r w:rsidRPr="0043468D">
              <w:t>Tittel:</w:t>
            </w:r>
          </w:p>
        </w:tc>
      </w:tr>
    </w:tbl>
    <w:p w14:paraId="70FD136F" w14:textId="77777777" w:rsidR="007859DC" w:rsidRPr="0043468D" w:rsidRDefault="007859DC" w:rsidP="00FF6A52"/>
    <w:p w14:paraId="4D6362A6" w14:textId="77777777" w:rsidR="007859DC" w:rsidRPr="0043468D" w:rsidRDefault="007859DC" w:rsidP="00FF6A52"/>
    <w:p w14:paraId="15F0CEB0" w14:textId="77777777" w:rsidR="007859DC" w:rsidRPr="0043468D" w:rsidRDefault="007859DC" w:rsidP="00FF6A52"/>
    <w:p w14:paraId="5236001E" w14:textId="77777777" w:rsidR="007859DC" w:rsidRPr="0043468D" w:rsidRDefault="007859DC" w:rsidP="00FF6A52">
      <w:pPr>
        <w:rPr>
          <w:i/>
          <w:iCs/>
        </w:rPr>
      </w:pPr>
      <w:r w:rsidRPr="0043468D">
        <w:rPr>
          <w:i/>
          <w:iCs/>
        </w:rPr>
        <w:t>Avtalen er elektronisk signert. Oppdragsgjevar og leverandør har motteke kvart sitt eksemplar.</w:t>
      </w:r>
    </w:p>
    <w:p w14:paraId="501310AA" w14:textId="7E0A8781" w:rsidR="008E4062" w:rsidRPr="0043468D" w:rsidRDefault="00850E7B" w:rsidP="00850E7B">
      <w:pPr>
        <w:pStyle w:val="Overskrift1"/>
      </w:pPr>
      <w:r w:rsidRPr="0043468D">
        <w:br w:type="page"/>
      </w:r>
    </w:p>
    <w:sdt>
      <w:sdtPr>
        <w:rPr>
          <w:rFonts w:ascii="Arial" w:eastAsiaTheme="minorHAnsi" w:hAnsi="Arial" w:cs="Arial"/>
          <w:caps w:val="0"/>
          <w:color w:val="auto"/>
          <w:sz w:val="24"/>
          <w:szCs w:val="24"/>
          <w:lang w:eastAsia="en-US"/>
        </w:rPr>
        <w:id w:val="-1280643940"/>
        <w:docPartObj>
          <w:docPartGallery w:val="Table of Contents"/>
          <w:docPartUnique/>
        </w:docPartObj>
      </w:sdtPr>
      <w:sdtEndPr>
        <w:rPr>
          <w:b/>
          <w:bCs/>
        </w:rPr>
      </w:sdtEndPr>
      <w:sdtContent>
        <w:p w14:paraId="16A0A02C" w14:textId="617E51AC" w:rsidR="00CE0F92" w:rsidRPr="0043468D" w:rsidRDefault="00CE0F92">
          <w:pPr>
            <w:pStyle w:val="Overskriftforinnholdsfortegnelse"/>
          </w:pPr>
          <w:r w:rsidRPr="0043468D">
            <w:t>Innh</w:t>
          </w:r>
          <w:r w:rsidR="00F84B06" w:rsidRPr="0043468D">
            <w:t>A</w:t>
          </w:r>
          <w:r w:rsidRPr="0043468D">
            <w:t>ld</w:t>
          </w:r>
        </w:p>
        <w:p w14:paraId="107DB8ED" w14:textId="01583FE6" w:rsidR="009F7E5A" w:rsidRDefault="00CE0F92">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r w:rsidRPr="0043468D">
            <w:fldChar w:fldCharType="begin"/>
          </w:r>
          <w:r w:rsidRPr="0043468D">
            <w:instrText xml:space="preserve"> TOC \o "1-3" \h \z \u </w:instrText>
          </w:r>
          <w:r w:rsidRPr="0043468D">
            <w:fldChar w:fldCharType="separate"/>
          </w:r>
          <w:hyperlink w:anchor="_Toc229050230" w:history="1">
            <w:r w:rsidR="009F7E5A" w:rsidRPr="007126FC">
              <w:rPr>
                <w:rStyle w:val="Hyperkobling"/>
                <w:noProof/>
              </w:rPr>
              <w:t>1</w:t>
            </w:r>
            <w:r w:rsidR="009F7E5A">
              <w:rPr>
                <w:rFonts w:asciiTheme="minorHAnsi" w:eastAsiaTheme="minorEastAsia" w:hAnsiTheme="minorHAnsi" w:cstheme="minorBidi"/>
                <w:noProof/>
                <w:kern w:val="2"/>
                <w:lang w:eastAsia="nn-NO"/>
                <w14:ligatures w14:val="standardContextual"/>
              </w:rPr>
              <w:tab/>
            </w:r>
            <w:r w:rsidR="009F7E5A" w:rsidRPr="007126FC">
              <w:rPr>
                <w:rStyle w:val="Hyperkobling"/>
                <w:noProof/>
              </w:rPr>
              <w:t>Alminnelege føresegner</w:t>
            </w:r>
            <w:r w:rsidR="009F7E5A">
              <w:rPr>
                <w:noProof/>
                <w:webHidden/>
              </w:rPr>
              <w:tab/>
            </w:r>
            <w:r w:rsidR="009F7E5A">
              <w:rPr>
                <w:noProof/>
                <w:webHidden/>
              </w:rPr>
              <w:fldChar w:fldCharType="begin"/>
            </w:r>
            <w:r w:rsidR="009F7E5A">
              <w:rPr>
                <w:noProof/>
                <w:webHidden/>
              </w:rPr>
              <w:instrText xml:space="preserve"> PAGEREF _Toc229050230 \h </w:instrText>
            </w:r>
            <w:r w:rsidR="009F7E5A">
              <w:rPr>
                <w:noProof/>
                <w:webHidden/>
              </w:rPr>
            </w:r>
            <w:r w:rsidR="009F7E5A">
              <w:rPr>
                <w:noProof/>
                <w:webHidden/>
              </w:rPr>
              <w:fldChar w:fldCharType="separate"/>
            </w:r>
            <w:r w:rsidR="009F7E5A">
              <w:rPr>
                <w:noProof/>
                <w:webHidden/>
              </w:rPr>
              <w:t>5</w:t>
            </w:r>
            <w:r w:rsidR="009F7E5A">
              <w:rPr>
                <w:noProof/>
                <w:webHidden/>
              </w:rPr>
              <w:fldChar w:fldCharType="end"/>
            </w:r>
          </w:hyperlink>
        </w:p>
        <w:p w14:paraId="422C1259" w14:textId="2FD26C6D"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31" w:history="1">
            <w:r w:rsidRPr="007126FC">
              <w:rPr>
                <w:rStyle w:val="Hyperkobling"/>
                <w:noProof/>
              </w:rPr>
              <w:t>1.1</w:t>
            </w:r>
            <w:r>
              <w:rPr>
                <w:rFonts w:asciiTheme="minorHAnsi" w:eastAsiaTheme="minorEastAsia" w:hAnsiTheme="minorHAnsi" w:cstheme="minorBidi"/>
                <w:noProof/>
                <w:kern w:val="2"/>
                <w:lang w:eastAsia="nn-NO"/>
                <w14:ligatures w14:val="standardContextual"/>
              </w:rPr>
              <w:tab/>
            </w:r>
            <w:r w:rsidRPr="007126FC">
              <w:rPr>
                <w:rStyle w:val="Hyperkobling"/>
                <w:noProof/>
              </w:rPr>
              <w:t>Generelt</w:t>
            </w:r>
            <w:r>
              <w:rPr>
                <w:noProof/>
                <w:webHidden/>
              </w:rPr>
              <w:tab/>
            </w:r>
            <w:r>
              <w:rPr>
                <w:noProof/>
                <w:webHidden/>
              </w:rPr>
              <w:fldChar w:fldCharType="begin"/>
            </w:r>
            <w:r>
              <w:rPr>
                <w:noProof/>
                <w:webHidden/>
              </w:rPr>
              <w:instrText xml:space="preserve"> PAGEREF _Toc229050231 \h </w:instrText>
            </w:r>
            <w:r>
              <w:rPr>
                <w:noProof/>
                <w:webHidden/>
              </w:rPr>
            </w:r>
            <w:r>
              <w:rPr>
                <w:noProof/>
                <w:webHidden/>
              </w:rPr>
              <w:fldChar w:fldCharType="separate"/>
            </w:r>
            <w:r>
              <w:rPr>
                <w:noProof/>
                <w:webHidden/>
              </w:rPr>
              <w:t>5</w:t>
            </w:r>
            <w:r>
              <w:rPr>
                <w:noProof/>
                <w:webHidden/>
              </w:rPr>
              <w:fldChar w:fldCharType="end"/>
            </w:r>
          </w:hyperlink>
        </w:p>
        <w:p w14:paraId="2FC8A74A" w14:textId="4449C1EC"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32" w:history="1">
            <w:r w:rsidRPr="007126FC">
              <w:rPr>
                <w:rStyle w:val="Hyperkobling"/>
                <w:noProof/>
              </w:rPr>
              <w:t>1.2</w:t>
            </w:r>
            <w:r>
              <w:rPr>
                <w:rFonts w:asciiTheme="minorHAnsi" w:eastAsiaTheme="minorEastAsia" w:hAnsiTheme="minorHAnsi" w:cstheme="minorBidi"/>
                <w:noProof/>
                <w:kern w:val="2"/>
                <w:lang w:eastAsia="nn-NO"/>
                <w14:ligatures w14:val="standardContextual"/>
              </w:rPr>
              <w:tab/>
            </w:r>
            <w:r w:rsidRPr="007126FC">
              <w:rPr>
                <w:rStyle w:val="Hyperkobling"/>
                <w:noProof/>
              </w:rPr>
              <w:t>Partane sine kontaktpersonar</w:t>
            </w:r>
            <w:r>
              <w:rPr>
                <w:noProof/>
                <w:webHidden/>
              </w:rPr>
              <w:tab/>
            </w:r>
            <w:r>
              <w:rPr>
                <w:noProof/>
                <w:webHidden/>
              </w:rPr>
              <w:fldChar w:fldCharType="begin"/>
            </w:r>
            <w:r>
              <w:rPr>
                <w:noProof/>
                <w:webHidden/>
              </w:rPr>
              <w:instrText xml:space="preserve"> PAGEREF _Toc229050232 \h </w:instrText>
            </w:r>
            <w:r>
              <w:rPr>
                <w:noProof/>
                <w:webHidden/>
              </w:rPr>
            </w:r>
            <w:r>
              <w:rPr>
                <w:noProof/>
                <w:webHidden/>
              </w:rPr>
              <w:fldChar w:fldCharType="separate"/>
            </w:r>
            <w:r>
              <w:rPr>
                <w:noProof/>
                <w:webHidden/>
              </w:rPr>
              <w:t>5</w:t>
            </w:r>
            <w:r>
              <w:rPr>
                <w:noProof/>
                <w:webHidden/>
              </w:rPr>
              <w:fldChar w:fldCharType="end"/>
            </w:r>
          </w:hyperlink>
        </w:p>
        <w:p w14:paraId="3FC69C3F" w14:textId="35FF6883"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33" w:history="1">
            <w:r w:rsidRPr="007126FC">
              <w:rPr>
                <w:rStyle w:val="Hyperkobling"/>
                <w:noProof/>
              </w:rPr>
              <w:t>1.3</w:t>
            </w:r>
            <w:r>
              <w:rPr>
                <w:rFonts w:asciiTheme="minorHAnsi" w:eastAsiaTheme="minorEastAsia" w:hAnsiTheme="minorHAnsi" w:cstheme="minorBidi"/>
                <w:noProof/>
                <w:kern w:val="2"/>
                <w:lang w:eastAsia="nn-NO"/>
                <w14:ligatures w14:val="standardContextual"/>
              </w:rPr>
              <w:tab/>
            </w:r>
            <w:r w:rsidRPr="007126FC">
              <w:rPr>
                <w:rStyle w:val="Hyperkobling"/>
                <w:noProof/>
              </w:rPr>
              <w:t>Vedlegg</w:t>
            </w:r>
            <w:r>
              <w:rPr>
                <w:noProof/>
                <w:webHidden/>
              </w:rPr>
              <w:tab/>
            </w:r>
            <w:r>
              <w:rPr>
                <w:noProof/>
                <w:webHidden/>
              </w:rPr>
              <w:fldChar w:fldCharType="begin"/>
            </w:r>
            <w:r>
              <w:rPr>
                <w:noProof/>
                <w:webHidden/>
              </w:rPr>
              <w:instrText xml:space="preserve"> PAGEREF _Toc229050233 \h </w:instrText>
            </w:r>
            <w:r>
              <w:rPr>
                <w:noProof/>
                <w:webHidden/>
              </w:rPr>
            </w:r>
            <w:r>
              <w:rPr>
                <w:noProof/>
                <w:webHidden/>
              </w:rPr>
              <w:fldChar w:fldCharType="separate"/>
            </w:r>
            <w:r>
              <w:rPr>
                <w:noProof/>
                <w:webHidden/>
              </w:rPr>
              <w:t>5</w:t>
            </w:r>
            <w:r>
              <w:rPr>
                <w:noProof/>
                <w:webHidden/>
              </w:rPr>
              <w:fldChar w:fldCharType="end"/>
            </w:r>
          </w:hyperlink>
        </w:p>
        <w:p w14:paraId="4164F8F9" w14:textId="54F58AB6" w:rsidR="009F7E5A" w:rsidRDefault="009F7E5A">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29050234" w:history="1">
            <w:r w:rsidRPr="007126FC">
              <w:rPr>
                <w:rStyle w:val="Hyperkobling"/>
                <w:noProof/>
              </w:rPr>
              <w:t>2</w:t>
            </w:r>
            <w:r>
              <w:rPr>
                <w:rFonts w:asciiTheme="minorHAnsi" w:eastAsiaTheme="minorEastAsia" w:hAnsiTheme="minorHAnsi" w:cstheme="minorBidi"/>
                <w:noProof/>
                <w:kern w:val="2"/>
                <w:lang w:eastAsia="nn-NO"/>
                <w14:ligatures w14:val="standardContextual"/>
              </w:rPr>
              <w:tab/>
            </w:r>
            <w:r w:rsidRPr="007126FC">
              <w:rPr>
                <w:rStyle w:val="Hyperkobling"/>
                <w:noProof/>
              </w:rPr>
              <w:t>Avtaleperiode</w:t>
            </w:r>
            <w:r>
              <w:rPr>
                <w:noProof/>
                <w:webHidden/>
              </w:rPr>
              <w:tab/>
            </w:r>
            <w:r>
              <w:rPr>
                <w:noProof/>
                <w:webHidden/>
              </w:rPr>
              <w:fldChar w:fldCharType="begin"/>
            </w:r>
            <w:r>
              <w:rPr>
                <w:noProof/>
                <w:webHidden/>
              </w:rPr>
              <w:instrText xml:space="preserve"> PAGEREF _Toc229050234 \h </w:instrText>
            </w:r>
            <w:r>
              <w:rPr>
                <w:noProof/>
                <w:webHidden/>
              </w:rPr>
            </w:r>
            <w:r>
              <w:rPr>
                <w:noProof/>
                <w:webHidden/>
              </w:rPr>
              <w:fldChar w:fldCharType="separate"/>
            </w:r>
            <w:r>
              <w:rPr>
                <w:noProof/>
                <w:webHidden/>
              </w:rPr>
              <w:t>6</w:t>
            </w:r>
            <w:r>
              <w:rPr>
                <w:noProof/>
                <w:webHidden/>
              </w:rPr>
              <w:fldChar w:fldCharType="end"/>
            </w:r>
          </w:hyperlink>
        </w:p>
        <w:p w14:paraId="59B04B5C" w14:textId="5F40C338" w:rsidR="009F7E5A" w:rsidRDefault="009F7E5A">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29050235" w:history="1">
            <w:r w:rsidRPr="007126FC">
              <w:rPr>
                <w:rStyle w:val="Hyperkobling"/>
                <w:noProof/>
              </w:rPr>
              <w:t>3</w:t>
            </w:r>
            <w:r>
              <w:rPr>
                <w:rFonts w:asciiTheme="minorHAnsi" w:eastAsiaTheme="minorEastAsia" w:hAnsiTheme="minorHAnsi" w:cstheme="minorBidi"/>
                <w:noProof/>
                <w:kern w:val="2"/>
                <w:lang w:eastAsia="nn-NO"/>
                <w14:ligatures w14:val="standardContextual"/>
              </w:rPr>
              <w:tab/>
            </w:r>
            <w:r w:rsidRPr="007126FC">
              <w:rPr>
                <w:rStyle w:val="Hyperkobling"/>
                <w:noProof/>
              </w:rPr>
              <w:t>Levering</w:t>
            </w:r>
            <w:r>
              <w:rPr>
                <w:noProof/>
                <w:webHidden/>
              </w:rPr>
              <w:tab/>
            </w:r>
            <w:r>
              <w:rPr>
                <w:noProof/>
                <w:webHidden/>
              </w:rPr>
              <w:fldChar w:fldCharType="begin"/>
            </w:r>
            <w:r>
              <w:rPr>
                <w:noProof/>
                <w:webHidden/>
              </w:rPr>
              <w:instrText xml:space="preserve"> PAGEREF _Toc229050235 \h </w:instrText>
            </w:r>
            <w:r>
              <w:rPr>
                <w:noProof/>
                <w:webHidden/>
              </w:rPr>
            </w:r>
            <w:r>
              <w:rPr>
                <w:noProof/>
                <w:webHidden/>
              </w:rPr>
              <w:fldChar w:fldCharType="separate"/>
            </w:r>
            <w:r>
              <w:rPr>
                <w:noProof/>
                <w:webHidden/>
              </w:rPr>
              <w:t>6</w:t>
            </w:r>
            <w:r>
              <w:rPr>
                <w:noProof/>
                <w:webHidden/>
              </w:rPr>
              <w:fldChar w:fldCharType="end"/>
            </w:r>
          </w:hyperlink>
        </w:p>
        <w:p w14:paraId="5B47FFA2" w14:textId="2F84C11C"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36" w:history="1">
            <w:r w:rsidRPr="007126FC">
              <w:rPr>
                <w:rStyle w:val="Hyperkobling"/>
                <w:noProof/>
              </w:rPr>
              <w:t>3.1</w:t>
            </w:r>
            <w:r>
              <w:rPr>
                <w:rFonts w:asciiTheme="minorHAnsi" w:eastAsiaTheme="minorEastAsia" w:hAnsiTheme="minorHAnsi" w:cstheme="minorBidi"/>
                <w:noProof/>
                <w:kern w:val="2"/>
                <w:lang w:eastAsia="nn-NO"/>
                <w14:ligatures w14:val="standardContextual"/>
              </w:rPr>
              <w:tab/>
            </w:r>
            <w:r w:rsidRPr="007126FC">
              <w:rPr>
                <w:rStyle w:val="Hyperkobling"/>
                <w:noProof/>
              </w:rPr>
              <w:t>Generelt</w:t>
            </w:r>
            <w:r>
              <w:rPr>
                <w:noProof/>
                <w:webHidden/>
              </w:rPr>
              <w:tab/>
            </w:r>
            <w:r>
              <w:rPr>
                <w:noProof/>
                <w:webHidden/>
              </w:rPr>
              <w:fldChar w:fldCharType="begin"/>
            </w:r>
            <w:r>
              <w:rPr>
                <w:noProof/>
                <w:webHidden/>
              </w:rPr>
              <w:instrText xml:space="preserve"> PAGEREF _Toc229050236 \h </w:instrText>
            </w:r>
            <w:r>
              <w:rPr>
                <w:noProof/>
                <w:webHidden/>
              </w:rPr>
            </w:r>
            <w:r>
              <w:rPr>
                <w:noProof/>
                <w:webHidden/>
              </w:rPr>
              <w:fldChar w:fldCharType="separate"/>
            </w:r>
            <w:r>
              <w:rPr>
                <w:noProof/>
                <w:webHidden/>
              </w:rPr>
              <w:t>6</w:t>
            </w:r>
            <w:r>
              <w:rPr>
                <w:noProof/>
                <w:webHidden/>
              </w:rPr>
              <w:fldChar w:fldCharType="end"/>
            </w:r>
          </w:hyperlink>
        </w:p>
        <w:p w14:paraId="7426C350" w14:textId="477D383F"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37" w:history="1">
            <w:r w:rsidRPr="007126FC">
              <w:rPr>
                <w:rStyle w:val="Hyperkobling"/>
                <w:noProof/>
              </w:rPr>
              <w:t>3.2</w:t>
            </w:r>
            <w:r>
              <w:rPr>
                <w:rFonts w:asciiTheme="minorHAnsi" w:eastAsiaTheme="minorEastAsia" w:hAnsiTheme="minorHAnsi" w:cstheme="minorBidi"/>
                <w:noProof/>
                <w:kern w:val="2"/>
                <w:lang w:eastAsia="nn-NO"/>
                <w14:ligatures w14:val="standardContextual"/>
              </w:rPr>
              <w:tab/>
            </w:r>
            <w:r w:rsidRPr="007126FC">
              <w:rPr>
                <w:rStyle w:val="Hyperkobling"/>
                <w:noProof/>
              </w:rPr>
              <w:t>Leveringstider</w:t>
            </w:r>
            <w:r>
              <w:rPr>
                <w:noProof/>
                <w:webHidden/>
              </w:rPr>
              <w:tab/>
            </w:r>
            <w:r>
              <w:rPr>
                <w:noProof/>
                <w:webHidden/>
              </w:rPr>
              <w:fldChar w:fldCharType="begin"/>
            </w:r>
            <w:r>
              <w:rPr>
                <w:noProof/>
                <w:webHidden/>
              </w:rPr>
              <w:instrText xml:space="preserve"> PAGEREF _Toc229050237 \h </w:instrText>
            </w:r>
            <w:r>
              <w:rPr>
                <w:noProof/>
                <w:webHidden/>
              </w:rPr>
            </w:r>
            <w:r>
              <w:rPr>
                <w:noProof/>
                <w:webHidden/>
              </w:rPr>
              <w:fldChar w:fldCharType="separate"/>
            </w:r>
            <w:r>
              <w:rPr>
                <w:noProof/>
                <w:webHidden/>
              </w:rPr>
              <w:t>6</w:t>
            </w:r>
            <w:r>
              <w:rPr>
                <w:noProof/>
                <w:webHidden/>
              </w:rPr>
              <w:fldChar w:fldCharType="end"/>
            </w:r>
          </w:hyperlink>
        </w:p>
        <w:p w14:paraId="0E1FCF9F" w14:textId="1D0349F4"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38" w:history="1">
            <w:r w:rsidRPr="007126FC">
              <w:rPr>
                <w:rStyle w:val="Hyperkobling"/>
                <w:noProof/>
              </w:rPr>
              <w:t>3.3</w:t>
            </w:r>
            <w:r>
              <w:rPr>
                <w:rFonts w:asciiTheme="minorHAnsi" w:eastAsiaTheme="minorEastAsia" w:hAnsiTheme="minorHAnsi" w:cstheme="minorBidi"/>
                <w:noProof/>
                <w:kern w:val="2"/>
                <w:lang w:eastAsia="nn-NO"/>
                <w14:ligatures w14:val="standardContextual"/>
              </w:rPr>
              <w:tab/>
            </w:r>
            <w:r w:rsidRPr="007126FC">
              <w:rPr>
                <w:rStyle w:val="Hyperkobling"/>
                <w:noProof/>
              </w:rPr>
              <w:t>Leveringsfrister</w:t>
            </w:r>
            <w:r>
              <w:rPr>
                <w:noProof/>
                <w:webHidden/>
              </w:rPr>
              <w:tab/>
            </w:r>
            <w:r>
              <w:rPr>
                <w:noProof/>
                <w:webHidden/>
              </w:rPr>
              <w:fldChar w:fldCharType="begin"/>
            </w:r>
            <w:r>
              <w:rPr>
                <w:noProof/>
                <w:webHidden/>
              </w:rPr>
              <w:instrText xml:space="preserve"> PAGEREF _Toc229050238 \h </w:instrText>
            </w:r>
            <w:r>
              <w:rPr>
                <w:noProof/>
                <w:webHidden/>
              </w:rPr>
            </w:r>
            <w:r>
              <w:rPr>
                <w:noProof/>
                <w:webHidden/>
              </w:rPr>
              <w:fldChar w:fldCharType="separate"/>
            </w:r>
            <w:r>
              <w:rPr>
                <w:noProof/>
                <w:webHidden/>
              </w:rPr>
              <w:t>6</w:t>
            </w:r>
            <w:r>
              <w:rPr>
                <w:noProof/>
                <w:webHidden/>
              </w:rPr>
              <w:fldChar w:fldCharType="end"/>
            </w:r>
          </w:hyperlink>
        </w:p>
        <w:p w14:paraId="756CCE77" w14:textId="7709DB42" w:rsidR="009F7E5A" w:rsidRDefault="009F7E5A">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29050239" w:history="1">
            <w:r w:rsidRPr="007126FC">
              <w:rPr>
                <w:rStyle w:val="Hyperkobling"/>
                <w:noProof/>
              </w:rPr>
              <w:t>4</w:t>
            </w:r>
            <w:r>
              <w:rPr>
                <w:rFonts w:asciiTheme="minorHAnsi" w:eastAsiaTheme="minorEastAsia" w:hAnsiTheme="minorHAnsi" w:cstheme="minorBidi"/>
                <w:noProof/>
                <w:kern w:val="2"/>
                <w:lang w:eastAsia="nn-NO"/>
                <w14:ligatures w14:val="standardContextual"/>
              </w:rPr>
              <w:tab/>
            </w:r>
            <w:r w:rsidRPr="007126FC">
              <w:rPr>
                <w:rStyle w:val="Hyperkobling"/>
                <w:noProof/>
              </w:rPr>
              <w:t>Kansellering, avbestilling og retur av varer</w:t>
            </w:r>
            <w:r>
              <w:rPr>
                <w:noProof/>
                <w:webHidden/>
              </w:rPr>
              <w:tab/>
            </w:r>
            <w:r>
              <w:rPr>
                <w:noProof/>
                <w:webHidden/>
              </w:rPr>
              <w:fldChar w:fldCharType="begin"/>
            </w:r>
            <w:r>
              <w:rPr>
                <w:noProof/>
                <w:webHidden/>
              </w:rPr>
              <w:instrText xml:space="preserve"> PAGEREF _Toc229050239 \h </w:instrText>
            </w:r>
            <w:r>
              <w:rPr>
                <w:noProof/>
                <w:webHidden/>
              </w:rPr>
            </w:r>
            <w:r>
              <w:rPr>
                <w:noProof/>
                <w:webHidden/>
              </w:rPr>
              <w:fldChar w:fldCharType="separate"/>
            </w:r>
            <w:r>
              <w:rPr>
                <w:noProof/>
                <w:webHidden/>
              </w:rPr>
              <w:t>7</w:t>
            </w:r>
            <w:r>
              <w:rPr>
                <w:noProof/>
                <w:webHidden/>
              </w:rPr>
              <w:fldChar w:fldCharType="end"/>
            </w:r>
          </w:hyperlink>
        </w:p>
        <w:p w14:paraId="6A39A4E9" w14:textId="7904D056" w:rsidR="009F7E5A" w:rsidRDefault="009F7E5A">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29050240" w:history="1">
            <w:r w:rsidRPr="007126FC">
              <w:rPr>
                <w:rStyle w:val="Hyperkobling"/>
                <w:noProof/>
              </w:rPr>
              <w:t>5</w:t>
            </w:r>
            <w:r>
              <w:rPr>
                <w:rFonts w:asciiTheme="minorHAnsi" w:eastAsiaTheme="minorEastAsia" w:hAnsiTheme="minorHAnsi" w:cstheme="minorBidi"/>
                <w:noProof/>
                <w:kern w:val="2"/>
                <w:lang w:eastAsia="nn-NO"/>
                <w14:ligatures w14:val="standardContextual"/>
              </w:rPr>
              <w:tab/>
            </w:r>
            <w:r w:rsidRPr="007126FC">
              <w:rPr>
                <w:rStyle w:val="Hyperkobling"/>
                <w:noProof/>
              </w:rPr>
              <w:t>Endringar</w:t>
            </w:r>
            <w:r>
              <w:rPr>
                <w:noProof/>
                <w:webHidden/>
              </w:rPr>
              <w:tab/>
            </w:r>
            <w:r>
              <w:rPr>
                <w:noProof/>
                <w:webHidden/>
              </w:rPr>
              <w:fldChar w:fldCharType="begin"/>
            </w:r>
            <w:r>
              <w:rPr>
                <w:noProof/>
                <w:webHidden/>
              </w:rPr>
              <w:instrText xml:space="preserve"> PAGEREF _Toc229050240 \h </w:instrText>
            </w:r>
            <w:r>
              <w:rPr>
                <w:noProof/>
                <w:webHidden/>
              </w:rPr>
            </w:r>
            <w:r>
              <w:rPr>
                <w:noProof/>
                <w:webHidden/>
              </w:rPr>
              <w:fldChar w:fldCharType="separate"/>
            </w:r>
            <w:r>
              <w:rPr>
                <w:noProof/>
                <w:webHidden/>
              </w:rPr>
              <w:t>7</w:t>
            </w:r>
            <w:r>
              <w:rPr>
                <w:noProof/>
                <w:webHidden/>
              </w:rPr>
              <w:fldChar w:fldCharType="end"/>
            </w:r>
          </w:hyperlink>
        </w:p>
        <w:p w14:paraId="40787E3F" w14:textId="0CB717CA"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41" w:history="1">
            <w:r w:rsidRPr="007126FC">
              <w:rPr>
                <w:rStyle w:val="Hyperkobling"/>
                <w:noProof/>
              </w:rPr>
              <w:t>5.1</w:t>
            </w:r>
            <w:r>
              <w:rPr>
                <w:rFonts w:asciiTheme="minorHAnsi" w:eastAsiaTheme="minorEastAsia" w:hAnsiTheme="minorHAnsi" w:cstheme="minorBidi"/>
                <w:noProof/>
                <w:kern w:val="2"/>
                <w:lang w:eastAsia="nn-NO"/>
                <w14:ligatures w14:val="standardContextual"/>
              </w:rPr>
              <w:tab/>
            </w:r>
            <w:r w:rsidRPr="007126FC">
              <w:rPr>
                <w:rStyle w:val="Hyperkobling"/>
                <w:noProof/>
              </w:rPr>
              <w:t>Generelt</w:t>
            </w:r>
            <w:r>
              <w:rPr>
                <w:noProof/>
                <w:webHidden/>
              </w:rPr>
              <w:tab/>
            </w:r>
            <w:r>
              <w:rPr>
                <w:noProof/>
                <w:webHidden/>
              </w:rPr>
              <w:fldChar w:fldCharType="begin"/>
            </w:r>
            <w:r>
              <w:rPr>
                <w:noProof/>
                <w:webHidden/>
              </w:rPr>
              <w:instrText xml:space="preserve"> PAGEREF _Toc229050241 \h </w:instrText>
            </w:r>
            <w:r>
              <w:rPr>
                <w:noProof/>
                <w:webHidden/>
              </w:rPr>
            </w:r>
            <w:r>
              <w:rPr>
                <w:noProof/>
                <w:webHidden/>
              </w:rPr>
              <w:fldChar w:fldCharType="separate"/>
            </w:r>
            <w:r>
              <w:rPr>
                <w:noProof/>
                <w:webHidden/>
              </w:rPr>
              <w:t>7</w:t>
            </w:r>
            <w:r>
              <w:rPr>
                <w:noProof/>
                <w:webHidden/>
              </w:rPr>
              <w:fldChar w:fldCharType="end"/>
            </w:r>
          </w:hyperlink>
        </w:p>
        <w:p w14:paraId="69901D89" w14:textId="2B980D9F" w:rsidR="009F7E5A" w:rsidRDefault="009F7E5A">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29050242" w:history="1">
            <w:r w:rsidRPr="007126FC">
              <w:rPr>
                <w:rStyle w:val="Hyperkobling"/>
                <w:noProof/>
              </w:rPr>
              <w:t>6</w:t>
            </w:r>
            <w:r>
              <w:rPr>
                <w:rFonts w:asciiTheme="minorHAnsi" w:eastAsiaTheme="minorEastAsia" w:hAnsiTheme="minorHAnsi" w:cstheme="minorBidi"/>
                <w:noProof/>
                <w:kern w:val="2"/>
                <w:lang w:eastAsia="nn-NO"/>
                <w14:ligatures w14:val="standardContextual"/>
              </w:rPr>
              <w:tab/>
            </w:r>
            <w:r w:rsidRPr="007126FC">
              <w:rPr>
                <w:rStyle w:val="Hyperkobling"/>
                <w:noProof/>
              </w:rPr>
              <w:t>Prisar</w:t>
            </w:r>
            <w:r>
              <w:rPr>
                <w:noProof/>
                <w:webHidden/>
              </w:rPr>
              <w:tab/>
            </w:r>
            <w:r>
              <w:rPr>
                <w:noProof/>
                <w:webHidden/>
              </w:rPr>
              <w:fldChar w:fldCharType="begin"/>
            </w:r>
            <w:r>
              <w:rPr>
                <w:noProof/>
                <w:webHidden/>
              </w:rPr>
              <w:instrText xml:space="preserve"> PAGEREF _Toc229050242 \h </w:instrText>
            </w:r>
            <w:r>
              <w:rPr>
                <w:noProof/>
                <w:webHidden/>
              </w:rPr>
            </w:r>
            <w:r>
              <w:rPr>
                <w:noProof/>
                <w:webHidden/>
              </w:rPr>
              <w:fldChar w:fldCharType="separate"/>
            </w:r>
            <w:r>
              <w:rPr>
                <w:noProof/>
                <w:webHidden/>
              </w:rPr>
              <w:t>7</w:t>
            </w:r>
            <w:r>
              <w:rPr>
                <w:noProof/>
                <w:webHidden/>
              </w:rPr>
              <w:fldChar w:fldCharType="end"/>
            </w:r>
          </w:hyperlink>
        </w:p>
        <w:p w14:paraId="58CA0B20" w14:textId="1559F390"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43" w:history="1">
            <w:r w:rsidRPr="007126FC">
              <w:rPr>
                <w:rStyle w:val="Hyperkobling"/>
                <w:noProof/>
              </w:rPr>
              <w:t>6.1</w:t>
            </w:r>
            <w:r>
              <w:rPr>
                <w:rFonts w:asciiTheme="minorHAnsi" w:eastAsiaTheme="minorEastAsia" w:hAnsiTheme="minorHAnsi" w:cstheme="minorBidi"/>
                <w:noProof/>
                <w:kern w:val="2"/>
                <w:lang w:eastAsia="nn-NO"/>
                <w14:ligatures w14:val="standardContextual"/>
              </w:rPr>
              <w:tab/>
            </w:r>
            <w:r w:rsidRPr="007126FC">
              <w:rPr>
                <w:rStyle w:val="Hyperkobling"/>
                <w:noProof/>
              </w:rPr>
              <w:t>Generelt</w:t>
            </w:r>
            <w:r>
              <w:rPr>
                <w:noProof/>
                <w:webHidden/>
              </w:rPr>
              <w:tab/>
            </w:r>
            <w:r>
              <w:rPr>
                <w:noProof/>
                <w:webHidden/>
              </w:rPr>
              <w:fldChar w:fldCharType="begin"/>
            </w:r>
            <w:r>
              <w:rPr>
                <w:noProof/>
                <w:webHidden/>
              </w:rPr>
              <w:instrText xml:space="preserve"> PAGEREF _Toc229050243 \h </w:instrText>
            </w:r>
            <w:r>
              <w:rPr>
                <w:noProof/>
                <w:webHidden/>
              </w:rPr>
            </w:r>
            <w:r>
              <w:rPr>
                <w:noProof/>
                <w:webHidden/>
              </w:rPr>
              <w:fldChar w:fldCharType="separate"/>
            </w:r>
            <w:r>
              <w:rPr>
                <w:noProof/>
                <w:webHidden/>
              </w:rPr>
              <w:t>7</w:t>
            </w:r>
            <w:r>
              <w:rPr>
                <w:noProof/>
                <w:webHidden/>
              </w:rPr>
              <w:fldChar w:fldCharType="end"/>
            </w:r>
          </w:hyperlink>
        </w:p>
        <w:p w14:paraId="5A19BC37" w14:textId="092F4188" w:rsidR="009F7E5A" w:rsidRDefault="009F7E5A">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29050244" w:history="1">
            <w:r w:rsidRPr="007126FC">
              <w:rPr>
                <w:rStyle w:val="Hyperkobling"/>
                <w:noProof/>
              </w:rPr>
              <w:t>7</w:t>
            </w:r>
            <w:r>
              <w:rPr>
                <w:rFonts w:asciiTheme="minorHAnsi" w:eastAsiaTheme="minorEastAsia" w:hAnsiTheme="minorHAnsi" w:cstheme="minorBidi"/>
                <w:noProof/>
                <w:kern w:val="2"/>
                <w:lang w:eastAsia="nn-NO"/>
                <w14:ligatures w14:val="standardContextual"/>
              </w:rPr>
              <w:tab/>
            </w:r>
            <w:r w:rsidRPr="007126FC">
              <w:rPr>
                <w:rStyle w:val="Hyperkobling"/>
                <w:noProof/>
              </w:rPr>
              <w:t>Fakturering og betaling</w:t>
            </w:r>
            <w:r>
              <w:rPr>
                <w:noProof/>
                <w:webHidden/>
              </w:rPr>
              <w:tab/>
            </w:r>
            <w:r>
              <w:rPr>
                <w:noProof/>
                <w:webHidden/>
              </w:rPr>
              <w:fldChar w:fldCharType="begin"/>
            </w:r>
            <w:r>
              <w:rPr>
                <w:noProof/>
                <w:webHidden/>
              </w:rPr>
              <w:instrText xml:space="preserve"> PAGEREF _Toc229050244 \h </w:instrText>
            </w:r>
            <w:r>
              <w:rPr>
                <w:noProof/>
                <w:webHidden/>
              </w:rPr>
            </w:r>
            <w:r>
              <w:rPr>
                <w:noProof/>
                <w:webHidden/>
              </w:rPr>
              <w:fldChar w:fldCharType="separate"/>
            </w:r>
            <w:r>
              <w:rPr>
                <w:noProof/>
                <w:webHidden/>
              </w:rPr>
              <w:t>8</w:t>
            </w:r>
            <w:r>
              <w:rPr>
                <w:noProof/>
                <w:webHidden/>
              </w:rPr>
              <w:fldChar w:fldCharType="end"/>
            </w:r>
          </w:hyperlink>
        </w:p>
        <w:p w14:paraId="285671E8" w14:textId="77A9781D"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45" w:history="1">
            <w:r w:rsidRPr="007126FC">
              <w:rPr>
                <w:rStyle w:val="Hyperkobling"/>
                <w:noProof/>
              </w:rPr>
              <w:t>7.1</w:t>
            </w:r>
            <w:r>
              <w:rPr>
                <w:rFonts w:asciiTheme="minorHAnsi" w:eastAsiaTheme="minorEastAsia" w:hAnsiTheme="minorHAnsi" w:cstheme="minorBidi"/>
                <w:noProof/>
                <w:kern w:val="2"/>
                <w:lang w:eastAsia="nn-NO"/>
                <w14:ligatures w14:val="standardContextual"/>
              </w:rPr>
              <w:tab/>
            </w:r>
            <w:r w:rsidRPr="007126FC">
              <w:rPr>
                <w:rStyle w:val="Hyperkobling"/>
                <w:noProof/>
              </w:rPr>
              <w:t>Generelle føresegner</w:t>
            </w:r>
            <w:r>
              <w:rPr>
                <w:noProof/>
                <w:webHidden/>
              </w:rPr>
              <w:tab/>
            </w:r>
            <w:r>
              <w:rPr>
                <w:noProof/>
                <w:webHidden/>
              </w:rPr>
              <w:fldChar w:fldCharType="begin"/>
            </w:r>
            <w:r>
              <w:rPr>
                <w:noProof/>
                <w:webHidden/>
              </w:rPr>
              <w:instrText xml:space="preserve"> PAGEREF _Toc229050245 \h </w:instrText>
            </w:r>
            <w:r>
              <w:rPr>
                <w:noProof/>
                <w:webHidden/>
              </w:rPr>
            </w:r>
            <w:r>
              <w:rPr>
                <w:noProof/>
                <w:webHidden/>
              </w:rPr>
              <w:fldChar w:fldCharType="separate"/>
            </w:r>
            <w:r>
              <w:rPr>
                <w:noProof/>
                <w:webHidden/>
              </w:rPr>
              <w:t>8</w:t>
            </w:r>
            <w:r>
              <w:rPr>
                <w:noProof/>
                <w:webHidden/>
              </w:rPr>
              <w:fldChar w:fldCharType="end"/>
            </w:r>
          </w:hyperlink>
        </w:p>
        <w:p w14:paraId="175CA8A7" w14:textId="1DE54C22"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46" w:history="1">
            <w:r w:rsidRPr="007126FC">
              <w:rPr>
                <w:rStyle w:val="Hyperkobling"/>
                <w:noProof/>
              </w:rPr>
              <w:t>7.2</w:t>
            </w:r>
            <w:r>
              <w:rPr>
                <w:rFonts w:asciiTheme="minorHAnsi" w:eastAsiaTheme="minorEastAsia" w:hAnsiTheme="minorHAnsi" w:cstheme="minorBidi"/>
                <w:noProof/>
                <w:kern w:val="2"/>
                <w:lang w:eastAsia="nn-NO"/>
                <w14:ligatures w14:val="standardContextual"/>
              </w:rPr>
              <w:tab/>
            </w:r>
            <w:r w:rsidRPr="007126FC">
              <w:rPr>
                <w:rStyle w:val="Hyperkobling"/>
                <w:noProof/>
              </w:rPr>
              <w:t>Fakturering</w:t>
            </w:r>
            <w:r>
              <w:rPr>
                <w:noProof/>
                <w:webHidden/>
              </w:rPr>
              <w:tab/>
            </w:r>
            <w:r>
              <w:rPr>
                <w:noProof/>
                <w:webHidden/>
              </w:rPr>
              <w:fldChar w:fldCharType="begin"/>
            </w:r>
            <w:r>
              <w:rPr>
                <w:noProof/>
                <w:webHidden/>
              </w:rPr>
              <w:instrText xml:space="preserve"> PAGEREF _Toc229050246 \h </w:instrText>
            </w:r>
            <w:r>
              <w:rPr>
                <w:noProof/>
                <w:webHidden/>
              </w:rPr>
            </w:r>
            <w:r>
              <w:rPr>
                <w:noProof/>
                <w:webHidden/>
              </w:rPr>
              <w:fldChar w:fldCharType="separate"/>
            </w:r>
            <w:r>
              <w:rPr>
                <w:noProof/>
                <w:webHidden/>
              </w:rPr>
              <w:t>8</w:t>
            </w:r>
            <w:r>
              <w:rPr>
                <w:noProof/>
                <w:webHidden/>
              </w:rPr>
              <w:fldChar w:fldCharType="end"/>
            </w:r>
          </w:hyperlink>
        </w:p>
        <w:p w14:paraId="58BEBA33" w14:textId="0C9C0E2A" w:rsidR="009F7E5A" w:rsidRDefault="009F7E5A">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229050247" w:history="1">
            <w:r w:rsidRPr="007126FC">
              <w:rPr>
                <w:rStyle w:val="Hyperkobling"/>
                <w:noProof/>
              </w:rPr>
              <w:t>7.2.1</w:t>
            </w:r>
            <w:r>
              <w:rPr>
                <w:rFonts w:asciiTheme="minorHAnsi" w:eastAsiaTheme="minorEastAsia" w:hAnsiTheme="minorHAnsi" w:cstheme="minorBidi"/>
                <w:noProof/>
                <w:kern w:val="2"/>
                <w:lang w:eastAsia="nn-NO"/>
                <w14:ligatures w14:val="standardContextual"/>
              </w:rPr>
              <w:tab/>
            </w:r>
            <w:r w:rsidRPr="007126FC">
              <w:rPr>
                <w:rStyle w:val="Hyperkobling"/>
                <w:noProof/>
              </w:rPr>
              <w:t>Generelt</w:t>
            </w:r>
            <w:r>
              <w:rPr>
                <w:noProof/>
                <w:webHidden/>
              </w:rPr>
              <w:tab/>
            </w:r>
            <w:r>
              <w:rPr>
                <w:noProof/>
                <w:webHidden/>
              </w:rPr>
              <w:fldChar w:fldCharType="begin"/>
            </w:r>
            <w:r>
              <w:rPr>
                <w:noProof/>
                <w:webHidden/>
              </w:rPr>
              <w:instrText xml:space="preserve"> PAGEREF _Toc229050247 \h </w:instrText>
            </w:r>
            <w:r>
              <w:rPr>
                <w:noProof/>
                <w:webHidden/>
              </w:rPr>
            </w:r>
            <w:r>
              <w:rPr>
                <w:noProof/>
                <w:webHidden/>
              </w:rPr>
              <w:fldChar w:fldCharType="separate"/>
            </w:r>
            <w:r>
              <w:rPr>
                <w:noProof/>
                <w:webHidden/>
              </w:rPr>
              <w:t>8</w:t>
            </w:r>
            <w:r>
              <w:rPr>
                <w:noProof/>
                <w:webHidden/>
              </w:rPr>
              <w:fldChar w:fldCharType="end"/>
            </w:r>
          </w:hyperlink>
        </w:p>
        <w:p w14:paraId="27FA24D3" w14:textId="504A3CDC" w:rsidR="009F7E5A" w:rsidRDefault="009F7E5A">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229050248" w:history="1">
            <w:r w:rsidRPr="007126FC">
              <w:rPr>
                <w:rStyle w:val="Hyperkobling"/>
                <w:noProof/>
              </w:rPr>
              <w:t>7.2.2</w:t>
            </w:r>
            <w:r>
              <w:rPr>
                <w:rFonts w:asciiTheme="minorHAnsi" w:eastAsiaTheme="minorEastAsia" w:hAnsiTheme="minorHAnsi" w:cstheme="minorBidi"/>
                <w:noProof/>
                <w:kern w:val="2"/>
                <w:lang w:eastAsia="nn-NO"/>
                <w14:ligatures w14:val="standardContextual"/>
              </w:rPr>
              <w:tab/>
            </w:r>
            <w:r w:rsidRPr="007126FC">
              <w:rPr>
                <w:rStyle w:val="Hyperkobling"/>
                <w:noProof/>
              </w:rPr>
              <w:t>Innhald og merking av faktura</w:t>
            </w:r>
            <w:r>
              <w:rPr>
                <w:noProof/>
                <w:webHidden/>
              </w:rPr>
              <w:tab/>
            </w:r>
            <w:r>
              <w:rPr>
                <w:noProof/>
                <w:webHidden/>
              </w:rPr>
              <w:fldChar w:fldCharType="begin"/>
            </w:r>
            <w:r>
              <w:rPr>
                <w:noProof/>
                <w:webHidden/>
              </w:rPr>
              <w:instrText xml:space="preserve"> PAGEREF _Toc229050248 \h </w:instrText>
            </w:r>
            <w:r>
              <w:rPr>
                <w:noProof/>
                <w:webHidden/>
              </w:rPr>
            </w:r>
            <w:r>
              <w:rPr>
                <w:noProof/>
                <w:webHidden/>
              </w:rPr>
              <w:fldChar w:fldCharType="separate"/>
            </w:r>
            <w:r>
              <w:rPr>
                <w:noProof/>
                <w:webHidden/>
              </w:rPr>
              <w:t>9</w:t>
            </w:r>
            <w:r>
              <w:rPr>
                <w:noProof/>
                <w:webHidden/>
              </w:rPr>
              <w:fldChar w:fldCharType="end"/>
            </w:r>
          </w:hyperlink>
        </w:p>
        <w:p w14:paraId="42637484" w14:textId="654D294B" w:rsidR="009F7E5A" w:rsidRDefault="009F7E5A">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29050249" w:history="1">
            <w:r w:rsidRPr="007126FC">
              <w:rPr>
                <w:rStyle w:val="Hyperkobling"/>
                <w:noProof/>
              </w:rPr>
              <w:t>8</w:t>
            </w:r>
            <w:r>
              <w:rPr>
                <w:rFonts w:asciiTheme="minorHAnsi" w:eastAsiaTheme="minorEastAsia" w:hAnsiTheme="minorHAnsi" w:cstheme="minorBidi"/>
                <w:noProof/>
                <w:kern w:val="2"/>
                <w:lang w:eastAsia="nn-NO"/>
                <w14:ligatures w14:val="standardContextual"/>
              </w:rPr>
              <w:tab/>
            </w:r>
            <w:r w:rsidRPr="007126FC">
              <w:rPr>
                <w:rStyle w:val="Hyperkobling"/>
                <w:noProof/>
              </w:rPr>
              <w:t>Møte og rapportering</w:t>
            </w:r>
            <w:r>
              <w:rPr>
                <w:noProof/>
                <w:webHidden/>
              </w:rPr>
              <w:tab/>
            </w:r>
            <w:r>
              <w:rPr>
                <w:noProof/>
                <w:webHidden/>
              </w:rPr>
              <w:fldChar w:fldCharType="begin"/>
            </w:r>
            <w:r>
              <w:rPr>
                <w:noProof/>
                <w:webHidden/>
              </w:rPr>
              <w:instrText xml:space="preserve"> PAGEREF _Toc229050249 \h </w:instrText>
            </w:r>
            <w:r>
              <w:rPr>
                <w:noProof/>
                <w:webHidden/>
              </w:rPr>
            </w:r>
            <w:r>
              <w:rPr>
                <w:noProof/>
                <w:webHidden/>
              </w:rPr>
              <w:fldChar w:fldCharType="separate"/>
            </w:r>
            <w:r>
              <w:rPr>
                <w:noProof/>
                <w:webHidden/>
              </w:rPr>
              <w:t>9</w:t>
            </w:r>
            <w:r>
              <w:rPr>
                <w:noProof/>
                <w:webHidden/>
              </w:rPr>
              <w:fldChar w:fldCharType="end"/>
            </w:r>
          </w:hyperlink>
        </w:p>
        <w:p w14:paraId="7C79B8D4" w14:textId="20F7686E"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50" w:history="1">
            <w:r w:rsidRPr="007126FC">
              <w:rPr>
                <w:rStyle w:val="Hyperkobling"/>
                <w:noProof/>
              </w:rPr>
              <w:t>8.1</w:t>
            </w:r>
            <w:r>
              <w:rPr>
                <w:rFonts w:asciiTheme="minorHAnsi" w:eastAsiaTheme="minorEastAsia" w:hAnsiTheme="minorHAnsi" w:cstheme="minorBidi"/>
                <w:noProof/>
                <w:kern w:val="2"/>
                <w:lang w:eastAsia="nn-NO"/>
                <w14:ligatures w14:val="standardContextual"/>
              </w:rPr>
              <w:tab/>
            </w:r>
            <w:r w:rsidRPr="007126FC">
              <w:rPr>
                <w:rStyle w:val="Hyperkobling"/>
                <w:noProof/>
              </w:rPr>
              <w:t>Møte</w:t>
            </w:r>
            <w:r>
              <w:rPr>
                <w:noProof/>
                <w:webHidden/>
              </w:rPr>
              <w:tab/>
            </w:r>
            <w:r>
              <w:rPr>
                <w:noProof/>
                <w:webHidden/>
              </w:rPr>
              <w:fldChar w:fldCharType="begin"/>
            </w:r>
            <w:r>
              <w:rPr>
                <w:noProof/>
                <w:webHidden/>
              </w:rPr>
              <w:instrText xml:space="preserve"> PAGEREF _Toc229050250 \h </w:instrText>
            </w:r>
            <w:r>
              <w:rPr>
                <w:noProof/>
                <w:webHidden/>
              </w:rPr>
            </w:r>
            <w:r>
              <w:rPr>
                <w:noProof/>
                <w:webHidden/>
              </w:rPr>
              <w:fldChar w:fldCharType="separate"/>
            </w:r>
            <w:r>
              <w:rPr>
                <w:noProof/>
                <w:webHidden/>
              </w:rPr>
              <w:t>9</w:t>
            </w:r>
            <w:r>
              <w:rPr>
                <w:noProof/>
                <w:webHidden/>
              </w:rPr>
              <w:fldChar w:fldCharType="end"/>
            </w:r>
          </w:hyperlink>
        </w:p>
        <w:p w14:paraId="64B484CA" w14:textId="6DEADC23"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51" w:history="1">
            <w:r w:rsidRPr="007126FC">
              <w:rPr>
                <w:rStyle w:val="Hyperkobling"/>
                <w:noProof/>
              </w:rPr>
              <w:t>8.2</w:t>
            </w:r>
            <w:r>
              <w:rPr>
                <w:rFonts w:asciiTheme="minorHAnsi" w:eastAsiaTheme="minorEastAsia" w:hAnsiTheme="minorHAnsi" w:cstheme="minorBidi"/>
                <w:noProof/>
                <w:kern w:val="2"/>
                <w:lang w:eastAsia="nn-NO"/>
                <w14:ligatures w14:val="standardContextual"/>
              </w:rPr>
              <w:tab/>
            </w:r>
            <w:r w:rsidRPr="007126FC">
              <w:rPr>
                <w:rStyle w:val="Hyperkobling"/>
                <w:noProof/>
              </w:rPr>
              <w:t>Statistikk</w:t>
            </w:r>
            <w:r>
              <w:rPr>
                <w:noProof/>
                <w:webHidden/>
              </w:rPr>
              <w:tab/>
            </w:r>
            <w:r>
              <w:rPr>
                <w:noProof/>
                <w:webHidden/>
              </w:rPr>
              <w:fldChar w:fldCharType="begin"/>
            </w:r>
            <w:r>
              <w:rPr>
                <w:noProof/>
                <w:webHidden/>
              </w:rPr>
              <w:instrText xml:space="preserve"> PAGEREF _Toc229050251 \h </w:instrText>
            </w:r>
            <w:r>
              <w:rPr>
                <w:noProof/>
                <w:webHidden/>
              </w:rPr>
            </w:r>
            <w:r>
              <w:rPr>
                <w:noProof/>
                <w:webHidden/>
              </w:rPr>
              <w:fldChar w:fldCharType="separate"/>
            </w:r>
            <w:r>
              <w:rPr>
                <w:noProof/>
                <w:webHidden/>
              </w:rPr>
              <w:t>9</w:t>
            </w:r>
            <w:r>
              <w:rPr>
                <w:noProof/>
                <w:webHidden/>
              </w:rPr>
              <w:fldChar w:fldCharType="end"/>
            </w:r>
          </w:hyperlink>
        </w:p>
        <w:p w14:paraId="7C57293F" w14:textId="7C13A853" w:rsidR="009F7E5A" w:rsidRDefault="009F7E5A">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29050252" w:history="1">
            <w:r w:rsidRPr="007126FC">
              <w:rPr>
                <w:rStyle w:val="Hyperkobling"/>
                <w:noProof/>
              </w:rPr>
              <w:t>9</w:t>
            </w:r>
            <w:r>
              <w:rPr>
                <w:rFonts w:asciiTheme="minorHAnsi" w:eastAsiaTheme="minorEastAsia" w:hAnsiTheme="minorHAnsi" w:cstheme="minorBidi"/>
                <w:noProof/>
                <w:kern w:val="2"/>
                <w:lang w:eastAsia="nn-NO"/>
                <w14:ligatures w14:val="standardContextual"/>
              </w:rPr>
              <w:tab/>
            </w:r>
            <w:r w:rsidRPr="007126FC">
              <w:rPr>
                <w:rStyle w:val="Hyperkobling"/>
                <w:noProof/>
              </w:rPr>
              <w:t>Bruk av underleverandør</w:t>
            </w:r>
            <w:r>
              <w:rPr>
                <w:noProof/>
                <w:webHidden/>
              </w:rPr>
              <w:tab/>
            </w:r>
            <w:r>
              <w:rPr>
                <w:noProof/>
                <w:webHidden/>
              </w:rPr>
              <w:fldChar w:fldCharType="begin"/>
            </w:r>
            <w:r>
              <w:rPr>
                <w:noProof/>
                <w:webHidden/>
              </w:rPr>
              <w:instrText xml:space="preserve"> PAGEREF _Toc229050252 \h </w:instrText>
            </w:r>
            <w:r>
              <w:rPr>
                <w:noProof/>
                <w:webHidden/>
              </w:rPr>
            </w:r>
            <w:r>
              <w:rPr>
                <w:noProof/>
                <w:webHidden/>
              </w:rPr>
              <w:fldChar w:fldCharType="separate"/>
            </w:r>
            <w:r>
              <w:rPr>
                <w:noProof/>
                <w:webHidden/>
              </w:rPr>
              <w:t>9</w:t>
            </w:r>
            <w:r>
              <w:rPr>
                <w:noProof/>
                <w:webHidden/>
              </w:rPr>
              <w:fldChar w:fldCharType="end"/>
            </w:r>
          </w:hyperlink>
        </w:p>
        <w:p w14:paraId="36D65D5C" w14:textId="7EE53E98" w:rsidR="009F7E5A" w:rsidRDefault="009F7E5A">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29050253" w:history="1">
            <w:r w:rsidRPr="007126FC">
              <w:rPr>
                <w:rStyle w:val="Hyperkobling"/>
                <w:noProof/>
              </w:rPr>
              <w:t>10</w:t>
            </w:r>
            <w:r>
              <w:rPr>
                <w:rFonts w:asciiTheme="minorHAnsi" w:eastAsiaTheme="minorEastAsia" w:hAnsiTheme="minorHAnsi" w:cstheme="minorBidi"/>
                <w:noProof/>
                <w:kern w:val="2"/>
                <w:lang w:eastAsia="nn-NO"/>
                <w14:ligatures w14:val="standardContextual"/>
              </w:rPr>
              <w:tab/>
            </w:r>
            <w:r w:rsidRPr="007126FC">
              <w:rPr>
                <w:rStyle w:val="Hyperkobling"/>
                <w:noProof/>
              </w:rPr>
              <w:t>Etiske krav</w:t>
            </w:r>
            <w:r>
              <w:rPr>
                <w:noProof/>
                <w:webHidden/>
              </w:rPr>
              <w:tab/>
            </w:r>
            <w:r>
              <w:rPr>
                <w:noProof/>
                <w:webHidden/>
              </w:rPr>
              <w:fldChar w:fldCharType="begin"/>
            </w:r>
            <w:r>
              <w:rPr>
                <w:noProof/>
                <w:webHidden/>
              </w:rPr>
              <w:instrText xml:space="preserve"> PAGEREF _Toc229050253 \h </w:instrText>
            </w:r>
            <w:r>
              <w:rPr>
                <w:noProof/>
                <w:webHidden/>
              </w:rPr>
            </w:r>
            <w:r>
              <w:rPr>
                <w:noProof/>
                <w:webHidden/>
              </w:rPr>
              <w:fldChar w:fldCharType="separate"/>
            </w:r>
            <w:r>
              <w:rPr>
                <w:noProof/>
                <w:webHidden/>
              </w:rPr>
              <w:t>9</w:t>
            </w:r>
            <w:r>
              <w:rPr>
                <w:noProof/>
                <w:webHidden/>
              </w:rPr>
              <w:fldChar w:fldCharType="end"/>
            </w:r>
          </w:hyperlink>
        </w:p>
        <w:p w14:paraId="58C8557B" w14:textId="69CE9587"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54" w:history="1">
            <w:r w:rsidRPr="007126FC">
              <w:rPr>
                <w:rStyle w:val="Hyperkobling"/>
                <w:noProof/>
              </w:rPr>
              <w:t>10.1</w:t>
            </w:r>
            <w:r>
              <w:rPr>
                <w:rFonts w:asciiTheme="minorHAnsi" w:eastAsiaTheme="minorEastAsia" w:hAnsiTheme="minorHAnsi" w:cstheme="minorBidi"/>
                <w:noProof/>
                <w:kern w:val="2"/>
                <w:lang w:eastAsia="nn-NO"/>
                <w14:ligatures w14:val="standardContextual"/>
              </w:rPr>
              <w:tab/>
            </w:r>
            <w:r w:rsidRPr="007126FC">
              <w:rPr>
                <w:rStyle w:val="Hyperkobling"/>
                <w:noProof/>
              </w:rPr>
              <w:t>Innleiing</w:t>
            </w:r>
            <w:r>
              <w:rPr>
                <w:noProof/>
                <w:webHidden/>
              </w:rPr>
              <w:tab/>
            </w:r>
            <w:r>
              <w:rPr>
                <w:noProof/>
                <w:webHidden/>
              </w:rPr>
              <w:fldChar w:fldCharType="begin"/>
            </w:r>
            <w:r>
              <w:rPr>
                <w:noProof/>
                <w:webHidden/>
              </w:rPr>
              <w:instrText xml:space="preserve"> PAGEREF _Toc229050254 \h </w:instrText>
            </w:r>
            <w:r>
              <w:rPr>
                <w:noProof/>
                <w:webHidden/>
              </w:rPr>
            </w:r>
            <w:r>
              <w:rPr>
                <w:noProof/>
                <w:webHidden/>
              </w:rPr>
              <w:fldChar w:fldCharType="separate"/>
            </w:r>
            <w:r>
              <w:rPr>
                <w:noProof/>
                <w:webHidden/>
              </w:rPr>
              <w:t>9</w:t>
            </w:r>
            <w:r>
              <w:rPr>
                <w:noProof/>
                <w:webHidden/>
              </w:rPr>
              <w:fldChar w:fldCharType="end"/>
            </w:r>
          </w:hyperlink>
        </w:p>
        <w:p w14:paraId="18843F54" w14:textId="24C5E997"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55" w:history="1">
            <w:r w:rsidRPr="007126FC">
              <w:rPr>
                <w:rStyle w:val="Hyperkobling"/>
                <w:noProof/>
              </w:rPr>
              <w:t>10.2</w:t>
            </w:r>
            <w:r>
              <w:rPr>
                <w:rFonts w:asciiTheme="minorHAnsi" w:eastAsiaTheme="minorEastAsia" w:hAnsiTheme="minorHAnsi" w:cstheme="minorBidi"/>
                <w:noProof/>
                <w:kern w:val="2"/>
                <w:lang w:eastAsia="nn-NO"/>
                <w14:ligatures w14:val="standardContextual"/>
              </w:rPr>
              <w:tab/>
            </w:r>
            <w:r w:rsidRPr="007126FC">
              <w:rPr>
                <w:rStyle w:val="Hyperkobling"/>
                <w:noProof/>
              </w:rPr>
              <w:t>Menneskerettar og arbeidstakarrettar</w:t>
            </w:r>
            <w:r>
              <w:rPr>
                <w:noProof/>
                <w:webHidden/>
              </w:rPr>
              <w:tab/>
            </w:r>
            <w:r>
              <w:rPr>
                <w:noProof/>
                <w:webHidden/>
              </w:rPr>
              <w:fldChar w:fldCharType="begin"/>
            </w:r>
            <w:r>
              <w:rPr>
                <w:noProof/>
                <w:webHidden/>
              </w:rPr>
              <w:instrText xml:space="preserve"> PAGEREF _Toc229050255 \h </w:instrText>
            </w:r>
            <w:r>
              <w:rPr>
                <w:noProof/>
                <w:webHidden/>
              </w:rPr>
            </w:r>
            <w:r>
              <w:rPr>
                <w:noProof/>
                <w:webHidden/>
              </w:rPr>
              <w:fldChar w:fldCharType="separate"/>
            </w:r>
            <w:r>
              <w:rPr>
                <w:noProof/>
                <w:webHidden/>
              </w:rPr>
              <w:t>10</w:t>
            </w:r>
            <w:r>
              <w:rPr>
                <w:noProof/>
                <w:webHidden/>
              </w:rPr>
              <w:fldChar w:fldCharType="end"/>
            </w:r>
          </w:hyperlink>
        </w:p>
        <w:p w14:paraId="247E45B8" w14:textId="0B56C675" w:rsidR="009F7E5A" w:rsidRDefault="009F7E5A">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229050256" w:history="1">
            <w:r w:rsidRPr="007126FC">
              <w:rPr>
                <w:rStyle w:val="Hyperkobling"/>
                <w:noProof/>
              </w:rPr>
              <w:t>10.2.1</w:t>
            </w:r>
            <w:r>
              <w:rPr>
                <w:rFonts w:asciiTheme="minorHAnsi" w:eastAsiaTheme="minorEastAsia" w:hAnsiTheme="minorHAnsi" w:cstheme="minorBidi"/>
                <w:noProof/>
                <w:kern w:val="2"/>
                <w:lang w:eastAsia="nn-NO"/>
                <w14:ligatures w14:val="standardContextual"/>
              </w:rPr>
              <w:tab/>
            </w:r>
            <w:r w:rsidRPr="007126FC">
              <w:rPr>
                <w:rStyle w:val="Hyperkobling"/>
                <w:noProof/>
              </w:rPr>
              <w:t>Forbod mot barnearbeid i strid med nasjonal og internasjonal lovvjeving (ILOs kjernekonvensjonar 138 og 182)</w:t>
            </w:r>
            <w:r>
              <w:rPr>
                <w:noProof/>
                <w:webHidden/>
              </w:rPr>
              <w:tab/>
            </w:r>
            <w:r>
              <w:rPr>
                <w:noProof/>
                <w:webHidden/>
              </w:rPr>
              <w:fldChar w:fldCharType="begin"/>
            </w:r>
            <w:r>
              <w:rPr>
                <w:noProof/>
                <w:webHidden/>
              </w:rPr>
              <w:instrText xml:space="preserve"> PAGEREF _Toc229050256 \h </w:instrText>
            </w:r>
            <w:r>
              <w:rPr>
                <w:noProof/>
                <w:webHidden/>
              </w:rPr>
            </w:r>
            <w:r>
              <w:rPr>
                <w:noProof/>
                <w:webHidden/>
              </w:rPr>
              <w:fldChar w:fldCharType="separate"/>
            </w:r>
            <w:r>
              <w:rPr>
                <w:noProof/>
                <w:webHidden/>
              </w:rPr>
              <w:t>10</w:t>
            </w:r>
            <w:r>
              <w:rPr>
                <w:noProof/>
                <w:webHidden/>
              </w:rPr>
              <w:fldChar w:fldCharType="end"/>
            </w:r>
          </w:hyperlink>
        </w:p>
        <w:p w14:paraId="1B457345" w14:textId="2233FFE3" w:rsidR="009F7E5A" w:rsidRDefault="009F7E5A">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229050257" w:history="1">
            <w:r w:rsidRPr="007126FC">
              <w:rPr>
                <w:rStyle w:val="Hyperkobling"/>
                <w:noProof/>
              </w:rPr>
              <w:t>10.2.2</w:t>
            </w:r>
            <w:r>
              <w:rPr>
                <w:rFonts w:asciiTheme="minorHAnsi" w:eastAsiaTheme="minorEastAsia" w:hAnsiTheme="minorHAnsi" w:cstheme="minorBidi"/>
                <w:noProof/>
                <w:kern w:val="2"/>
                <w:lang w:eastAsia="nn-NO"/>
                <w14:ligatures w14:val="standardContextual"/>
              </w:rPr>
              <w:tab/>
            </w:r>
            <w:r w:rsidRPr="007126FC">
              <w:rPr>
                <w:rStyle w:val="Hyperkobling"/>
                <w:noProof/>
              </w:rPr>
              <w:t>Forbod mot tvangsarbeid (ILOs kjernekonvensjonar 29 og 105)</w:t>
            </w:r>
            <w:r>
              <w:rPr>
                <w:noProof/>
                <w:webHidden/>
              </w:rPr>
              <w:tab/>
            </w:r>
            <w:r>
              <w:rPr>
                <w:noProof/>
                <w:webHidden/>
              </w:rPr>
              <w:fldChar w:fldCharType="begin"/>
            </w:r>
            <w:r>
              <w:rPr>
                <w:noProof/>
                <w:webHidden/>
              </w:rPr>
              <w:instrText xml:space="preserve"> PAGEREF _Toc229050257 \h </w:instrText>
            </w:r>
            <w:r>
              <w:rPr>
                <w:noProof/>
                <w:webHidden/>
              </w:rPr>
            </w:r>
            <w:r>
              <w:rPr>
                <w:noProof/>
                <w:webHidden/>
              </w:rPr>
              <w:fldChar w:fldCharType="separate"/>
            </w:r>
            <w:r>
              <w:rPr>
                <w:noProof/>
                <w:webHidden/>
              </w:rPr>
              <w:t>10</w:t>
            </w:r>
            <w:r>
              <w:rPr>
                <w:noProof/>
                <w:webHidden/>
              </w:rPr>
              <w:fldChar w:fldCharType="end"/>
            </w:r>
          </w:hyperlink>
        </w:p>
        <w:p w14:paraId="5263E639" w14:textId="694A02A5" w:rsidR="009F7E5A" w:rsidRDefault="009F7E5A">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229050258" w:history="1">
            <w:r w:rsidRPr="007126FC">
              <w:rPr>
                <w:rStyle w:val="Hyperkobling"/>
                <w:noProof/>
              </w:rPr>
              <w:t>10.2.3</w:t>
            </w:r>
            <w:r>
              <w:rPr>
                <w:rFonts w:asciiTheme="minorHAnsi" w:eastAsiaTheme="minorEastAsia" w:hAnsiTheme="minorHAnsi" w:cstheme="minorBidi"/>
                <w:noProof/>
                <w:kern w:val="2"/>
                <w:lang w:eastAsia="nn-NO"/>
                <w14:ligatures w14:val="standardContextual"/>
              </w:rPr>
              <w:tab/>
            </w:r>
            <w:r w:rsidRPr="007126FC">
              <w:rPr>
                <w:rStyle w:val="Hyperkobling"/>
                <w:noProof/>
              </w:rPr>
              <w:t>Forbod mot diskriminering (ILOs kjernekonvensjonar 100 og 111)</w:t>
            </w:r>
            <w:r>
              <w:rPr>
                <w:noProof/>
                <w:webHidden/>
              </w:rPr>
              <w:tab/>
            </w:r>
            <w:r>
              <w:rPr>
                <w:noProof/>
                <w:webHidden/>
              </w:rPr>
              <w:fldChar w:fldCharType="begin"/>
            </w:r>
            <w:r>
              <w:rPr>
                <w:noProof/>
                <w:webHidden/>
              </w:rPr>
              <w:instrText xml:space="preserve"> PAGEREF _Toc229050258 \h </w:instrText>
            </w:r>
            <w:r>
              <w:rPr>
                <w:noProof/>
                <w:webHidden/>
              </w:rPr>
            </w:r>
            <w:r>
              <w:rPr>
                <w:noProof/>
                <w:webHidden/>
              </w:rPr>
              <w:fldChar w:fldCharType="separate"/>
            </w:r>
            <w:r>
              <w:rPr>
                <w:noProof/>
                <w:webHidden/>
              </w:rPr>
              <w:t>10</w:t>
            </w:r>
            <w:r>
              <w:rPr>
                <w:noProof/>
                <w:webHidden/>
              </w:rPr>
              <w:fldChar w:fldCharType="end"/>
            </w:r>
          </w:hyperlink>
        </w:p>
        <w:p w14:paraId="5D83EF79" w14:textId="5932D813" w:rsidR="009F7E5A" w:rsidRDefault="009F7E5A">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229050259" w:history="1">
            <w:r w:rsidRPr="007126FC">
              <w:rPr>
                <w:rStyle w:val="Hyperkobling"/>
                <w:noProof/>
              </w:rPr>
              <w:t>10.2.4</w:t>
            </w:r>
            <w:r>
              <w:rPr>
                <w:rFonts w:asciiTheme="minorHAnsi" w:eastAsiaTheme="minorEastAsia" w:hAnsiTheme="minorHAnsi" w:cstheme="minorBidi"/>
                <w:noProof/>
                <w:kern w:val="2"/>
                <w:lang w:eastAsia="nn-NO"/>
                <w14:ligatures w14:val="standardContextual"/>
              </w:rPr>
              <w:tab/>
            </w:r>
            <w:r w:rsidRPr="007126FC">
              <w:rPr>
                <w:rStyle w:val="Hyperkobling"/>
                <w:noProof/>
              </w:rPr>
              <w:t>Forbod mot manglande respekt for fagorganisering og kollektive forhandlingar (ILOs kjernekonvensjon 87 og 98)</w:t>
            </w:r>
            <w:r>
              <w:rPr>
                <w:noProof/>
                <w:webHidden/>
              </w:rPr>
              <w:tab/>
            </w:r>
            <w:r>
              <w:rPr>
                <w:noProof/>
                <w:webHidden/>
              </w:rPr>
              <w:fldChar w:fldCharType="begin"/>
            </w:r>
            <w:r>
              <w:rPr>
                <w:noProof/>
                <w:webHidden/>
              </w:rPr>
              <w:instrText xml:space="preserve"> PAGEREF _Toc229050259 \h </w:instrText>
            </w:r>
            <w:r>
              <w:rPr>
                <w:noProof/>
                <w:webHidden/>
              </w:rPr>
            </w:r>
            <w:r>
              <w:rPr>
                <w:noProof/>
                <w:webHidden/>
              </w:rPr>
              <w:fldChar w:fldCharType="separate"/>
            </w:r>
            <w:r>
              <w:rPr>
                <w:noProof/>
                <w:webHidden/>
              </w:rPr>
              <w:t>10</w:t>
            </w:r>
            <w:r>
              <w:rPr>
                <w:noProof/>
                <w:webHidden/>
              </w:rPr>
              <w:fldChar w:fldCharType="end"/>
            </w:r>
          </w:hyperlink>
        </w:p>
        <w:p w14:paraId="2986DBD6" w14:textId="025E4227" w:rsidR="009F7E5A" w:rsidRDefault="009F7E5A">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229050260" w:history="1">
            <w:r w:rsidRPr="007126FC">
              <w:rPr>
                <w:rStyle w:val="Hyperkobling"/>
                <w:noProof/>
              </w:rPr>
              <w:t>10.2.5</w:t>
            </w:r>
            <w:r>
              <w:rPr>
                <w:rFonts w:asciiTheme="minorHAnsi" w:eastAsiaTheme="minorEastAsia" w:hAnsiTheme="minorHAnsi" w:cstheme="minorBidi"/>
                <w:noProof/>
                <w:kern w:val="2"/>
                <w:lang w:eastAsia="nn-NO"/>
                <w14:ligatures w14:val="standardContextual"/>
              </w:rPr>
              <w:tab/>
            </w:r>
            <w:r w:rsidRPr="007126FC">
              <w:rPr>
                <w:rStyle w:val="Hyperkobling"/>
                <w:noProof/>
              </w:rPr>
              <w:t>Leverandøren pliktar å sjå til at produksjon av ytingar regulert til denne avtalen skjer i samsvar med den nasjonale lovgivinga i produksjonslanda</w:t>
            </w:r>
            <w:r>
              <w:rPr>
                <w:noProof/>
                <w:webHidden/>
              </w:rPr>
              <w:tab/>
            </w:r>
            <w:r>
              <w:rPr>
                <w:noProof/>
                <w:webHidden/>
              </w:rPr>
              <w:fldChar w:fldCharType="begin"/>
            </w:r>
            <w:r>
              <w:rPr>
                <w:noProof/>
                <w:webHidden/>
              </w:rPr>
              <w:instrText xml:space="preserve"> PAGEREF _Toc229050260 \h </w:instrText>
            </w:r>
            <w:r>
              <w:rPr>
                <w:noProof/>
                <w:webHidden/>
              </w:rPr>
            </w:r>
            <w:r>
              <w:rPr>
                <w:noProof/>
                <w:webHidden/>
              </w:rPr>
              <w:fldChar w:fldCharType="separate"/>
            </w:r>
            <w:r>
              <w:rPr>
                <w:noProof/>
                <w:webHidden/>
              </w:rPr>
              <w:t>10</w:t>
            </w:r>
            <w:r>
              <w:rPr>
                <w:noProof/>
                <w:webHidden/>
              </w:rPr>
              <w:fldChar w:fldCharType="end"/>
            </w:r>
          </w:hyperlink>
        </w:p>
        <w:p w14:paraId="35AC6348" w14:textId="60379406" w:rsidR="009F7E5A" w:rsidRDefault="009F7E5A">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29050261" w:history="1">
            <w:r w:rsidRPr="007126FC">
              <w:rPr>
                <w:rStyle w:val="Hyperkobling"/>
                <w:noProof/>
              </w:rPr>
              <w:t>11</w:t>
            </w:r>
            <w:r>
              <w:rPr>
                <w:rFonts w:asciiTheme="minorHAnsi" w:eastAsiaTheme="minorEastAsia" w:hAnsiTheme="minorHAnsi" w:cstheme="minorBidi"/>
                <w:noProof/>
                <w:kern w:val="2"/>
                <w:lang w:eastAsia="nn-NO"/>
                <w14:ligatures w14:val="standardContextual"/>
              </w:rPr>
              <w:tab/>
            </w:r>
            <w:r w:rsidRPr="007126FC">
              <w:rPr>
                <w:rStyle w:val="Hyperkobling"/>
                <w:noProof/>
              </w:rPr>
              <w:t>Miljøkrav</w:t>
            </w:r>
            <w:r>
              <w:rPr>
                <w:noProof/>
                <w:webHidden/>
              </w:rPr>
              <w:tab/>
            </w:r>
            <w:r>
              <w:rPr>
                <w:noProof/>
                <w:webHidden/>
              </w:rPr>
              <w:fldChar w:fldCharType="begin"/>
            </w:r>
            <w:r>
              <w:rPr>
                <w:noProof/>
                <w:webHidden/>
              </w:rPr>
              <w:instrText xml:space="preserve"> PAGEREF _Toc229050261 \h </w:instrText>
            </w:r>
            <w:r>
              <w:rPr>
                <w:noProof/>
                <w:webHidden/>
              </w:rPr>
            </w:r>
            <w:r>
              <w:rPr>
                <w:noProof/>
                <w:webHidden/>
              </w:rPr>
              <w:fldChar w:fldCharType="separate"/>
            </w:r>
            <w:r>
              <w:rPr>
                <w:noProof/>
                <w:webHidden/>
              </w:rPr>
              <w:t>11</w:t>
            </w:r>
            <w:r>
              <w:rPr>
                <w:noProof/>
                <w:webHidden/>
              </w:rPr>
              <w:fldChar w:fldCharType="end"/>
            </w:r>
          </w:hyperlink>
        </w:p>
        <w:p w14:paraId="31698006" w14:textId="79A1836A"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62" w:history="1">
            <w:r w:rsidRPr="007126FC">
              <w:rPr>
                <w:rStyle w:val="Hyperkobling"/>
                <w:noProof/>
              </w:rPr>
              <w:t>11.1</w:t>
            </w:r>
            <w:r>
              <w:rPr>
                <w:rFonts w:asciiTheme="minorHAnsi" w:eastAsiaTheme="minorEastAsia" w:hAnsiTheme="minorHAnsi" w:cstheme="minorBidi"/>
                <w:noProof/>
                <w:kern w:val="2"/>
                <w:lang w:eastAsia="nn-NO"/>
                <w14:ligatures w14:val="standardContextual"/>
              </w:rPr>
              <w:tab/>
            </w:r>
            <w:r w:rsidRPr="007126FC">
              <w:rPr>
                <w:rStyle w:val="Hyperkobling"/>
                <w:noProof/>
              </w:rPr>
              <w:t>Generelt</w:t>
            </w:r>
            <w:r>
              <w:rPr>
                <w:noProof/>
                <w:webHidden/>
              </w:rPr>
              <w:tab/>
            </w:r>
            <w:r>
              <w:rPr>
                <w:noProof/>
                <w:webHidden/>
              </w:rPr>
              <w:fldChar w:fldCharType="begin"/>
            </w:r>
            <w:r>
              <w:rPr>
                <w:noProof/>
                <w:webHidden/>
              </w:rPr>
              <w:instrText xml:space="preserve"> PAGEREF _Toc229050262 \h </w:instrText>
            </w:r>
            <w:r>
              <w:rPr>
                <w:noProof/>
                <w:webHidden/>
              </w:rPr>
            </w:r>
            <w:r>
              <w:rPr>
                <w:noProof/>
                <w:webHidden/>
              </w:rPr>
              <w:fldChar w:fldCharType="separate"/>
            </w:r>
            <w:r>
              <w:rPr>
                <w:noProof/>
                <w:webHidden/>
              </w:rPr>
              <w:t>11</w:t>
            </w:r>
            <w:r>
              <w:rPr>
                <w:noProof/>
                <w:webHidden/>
              </w:rPr>
              <w:fldChar w:fldCharType="end"/>
            </w:r>
          </w:hyperlink>
        </w:p>
        <w:p w14:paraId="376128DE" w14:textId="3A45BB05"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63" w:history="1">
            <w:r w:rsidRPr="007126FC">
              <w:rPr>
                <w:rStyle w:val="Hyperkobling"/>
                <w:noProof/>
              </w:rPr>
              <w:t>11.2</w:t>
            </w:r>
            <w:r>
              <w:rPr>
                <w:rFonts w:asciiTheme="minorHAnsi" w:eastAsiaTheme="minorEastAsia" w:hAnsiTheme="minorHAnsi" w:cstheme="minorBidi"/>
                <w:noProof/>
                <w:kern w:val="2"/>
                <w:lang w:eastAsia="nn-NO"/>
                <w14:ligatures w14:val="standardContextual"/>
              </w:rPr>
              <w:tab/>
            </w:r>
            <w:r w:rsidRPr="007126FC">
              <w:rPr>
                <w:rStyle w:val="Hyperkobling"/>
                <w:noProof/>
              </w:rPr>
              <w:t>Krav til ivaretaking av ytre miljø</w:t>
            </w:r>
            <w:r>
              <w:rPr>
                <w:noProof/>
                <w:webHidden/>
              </w:rPr>
              <w:tab/>
            </w:r>
            <w:r>
              <w:rPr>
                <w:noProof/>
                <w:webHidden/>
              </w:rPr>
              <w:fldChar w:fldCharType="begin"/>
            </w:r>
            <w:r>
              <w:rPr>
                <w:noProof/>
                <w:webHidden/>
              </w:rPr>
              <w:instrText xml:space="preserve"> PAGEREF _Toc229050263 \h </w:instrText>
            </w:r>
            <w:r>
              <w:rPr>
                <w:noProof/>
                <w:webHidden/>
              </w:rPr>
            </w:r>
            <w:r>
              <w:rPr>
                <w:noProof/>
                <w:webHidden/>
              </w:rPr>
              <w:fldChar w:fldCharType="separate"/>
            </w:r>
            <w:r>
              <w:rPr>
                <w:noProof/>
                <w:webHidden/>
              </w:rPr>
              <w:t>11</w:t>
            </w:r>
            <w:r>
              <w:rPr>
                <w:noProof/>
                <w:webHidden/>
              </w:rPr>
              <w:fldChar w:fldCharType="end"/>
            </w:r>
          </w:hyperlink>
        </w:p>
        <w:p w14:paraId="25699974" w14:textId="30D87207" w:rsidR="009F7E5A" w:rsidRDefault="009F7E5A">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29050264" w:history="1">
            <w:r w:rsidRPr="007126FC">
              <w:rPr>
                <w:rStyle w:val="Hyperkobling"/>
                <w:noProof/>
              </w:rPr>
              <w:t>12</w:t>
            </w:r>
            <w:r>
              <w:rPr>
                <w:rFonts w:asciiTheme="minorHAnsi" w:eastAsiaTheme="minorEastAsia" w:hAnsiTheme="minorHAnsi" w:cstheme="minorBidi"/>
                <w:noProof/>
                <w:kern w:val="2"/>
                <w:lang w:eastAsia="nn-NO"/>
                <w14:ligatures w14:val="standardContextual"/>
              </w:rPr>
              <w:tab/>
            </w:r>
            <w:r w:rsidRPr="007126FC">
              <w:rPr>
                <w:rStyle w:val="Hyperkobling"/>
                <w:noProof/>
              </w:rPr>
              <w:t>Kontroll og revisjon</w:t>
            </w:r>
            <w:r>
              <w:rPr>
                <w:noProof/>
                <w:webHidden/>
              </w:rPr>
              <w:tab/>
            </w:r>
            <w:r>
              <w:rPr>
                <w:noProof/>
                <w:webHidden/>
              </w:rPr>
              <w:fldChar w:fldCharType="begin"/>
            </w:r>
            <w:r>
              <w:rPr>
                <w:noProof/>
                <w:webHidden/>
              </w:rPr>
              <w:instrText xml:space="preserve"> PAGEREF _Toc229050264 \h </w:instrText>
            </w:r>
            <w:r>
              <w:rPr>
                <w:noProof/>
                <w:webHidden/>
              </w:rPr>
            </w:r>
            <w:r>
              <w:rPr>
                <w:noProof/>
                <w:webHidden/>
              </w:rPr>
              <w:fldChar w:fldCharType="separate"/>
            </w:r>
            <w:r>
              <w:rPr>
                <w:noProof/>
                <w:webHidden/>
              </w:rPr>
              <w:t>11</w:t>
            </w:r>
            <w:r>
              <w:rPr>
                <w:noProof/>
                <w:webHidden/>
              </w:rPr>
              <w:fldChar w:fldCharType="end"/>
            </w:r>
          </w:hyperlink>
        </w:p>
        <w:p w14:paraId="5F30B195" w14:textId="334232F5" w:rsidR="009F7E5A" w:rsidRDefault="009F7E5A">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29050265" w:history="1">
            <w:r w:rsidRPr="007126FC">
              <w:rPr>
                <w:rStyle w:val="Hyperkobling"/>
                <w:noProof/>
              </w:rPr>
              <w:t>13</w:t>
            </w:r>
            <w:r>
              <w:rPr>
                <w:rFonts w:asciiTheme="minorHAnsi" w:eastAsiaTheme="minorEastAsia" w:hAnsiTheme="minorHAnsi" w:cstheme="minorBidi"/>
                <w:noProof/>
                <w:kern w:val="2"/>
                <w:lang w:eastAsia="nn-NO"/>
                <w14:ligatures w14:val="standardContextual"/>
              </w:rPr>
              <w:tab/>
            </w:r>
            <w:r w:rsidRPr="007126FC">
              <w:rPr>
                <w:rStyle w:val="Hyperkobling"/>
                <w:noProof/>
              </w:rPr>
              <w:t>Dokumentasjon, underlag og tredjepartsrettar</w:t>
            </w:r>
            <w:r>
              <w:rPr>
                <w:noProof/>
                <w:webHidden/>
              </w:rPr>
              <w:tab/>
            </w:r>
            <w:r>
              <w:rPr>
                <w:noProof/>
                <w:webHidden/>
              </w:rPr>
              <w:fldChar w:fldCharType="begin"/>
            </w:r>
            <w:r>
              <w:rPr>
                <w:noProof/>
                <w:webHidden/>
              </w:rPr>
              <w:instrText xml:space="preserve"> PAGEREF _Toc229050265 \h </w:instrText>
            </w:r>
            <w:r>
              <w:rPr>
                <w:noProof/>
                <w:webHidden/>
              </w:rPr>
            </w:r>
            <w:r>
              <w:rPr>
                <w:noProof/>
                <w:webHidden/>
              </w:rPr>
              <w:fldChar w:fldCharType="separate"/>
            </w:r>
            <w:r>
              <w:rPr>
                <w:noProof/>
                <w:webHidden/>
              </w:rPr>
              <w:t>12</w:t>
            </w:r>
            <w:r>
              <w:rPr>
                <w:noProof/>
                <w:webHidden/>
              </w:rPr>
              <w:fldChar w:fldCharType="end"/>
            </w:r>
          </w:hyperlink>
        </w:p>
        <w:p w14:paraId="6A19950A" w14:textId="3FEB2AC0" w:rsidR="009F7E5A" w:rsidRDefault="009F7E5A">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29050266" w:history="1">
            <w:r w:rsidRPr="007126FC">
              <w:rPr>
                <w:rStyle w:val="Hyperkobling"/>
                <w:noProof/>
              </w:rPr>
              <w:t>14</w:t>
            </w:r>
            <w:r>
              <w:rPr>
                <w:rFonts w:asciiTheme="minorHAnsi" w:eastAsiaTheme="minorEastAsia" w:hAnsiTheme="minorHAnsi" w:cstheme="minorBidi"/>
                <w:noProof/>
                <w:kern w:val="2"/>
                <w:lang w:eastAsia="nn-NO"/>
                <w14:ligatures w14:val="standardContextual"/>
              </w:rPr>
              <w:tab/>
            </w:r>
            <w:r w:rsidRPr="007126FC">
              <w:rPr>
                <w:rStyle w:val="Hyperkobling"/>
                <w:noProof/>
              </w:rPr>
              <w:t>Misleghald</w:t>
            </w:r>
            <w:r>
              <w:rPr>
                <w:noProof/>
                <w:webHidden/>
              </w:rPr>
              <w:tab/>
            </w:r>
            <w:r>
              <w:rPr>
                <w:noProof/>
                <w:webHidden/>
              </w:rPr>
              <w:fldChar w:fldCharType="begin"/>
            </w:r>
            <w:r>
              <w:rPr>
                <w:noProof/>
                <w:webHidden/>
              </w:rPr>
              <w:instrText xml:space="preserve"> PAGEREF _Toc229050266 \h </w:instrText>
            </w:r>
            <w:r>
              <w:rPr>
                <w:noProof/>
                <w:webHidden/>
              </w:rPr>
            </w:r>
            <w:r>
              <w:rPr>
                <w:noProof/>
                <w:webHidden/>
              </w:rPr>
              <w:fldChar w:fldCharType="separate"/>
            </w:r>
            <w:r>
              <w:rPr>
                <w:noProof/>
                <w:webHidden/>
              </w:rPr>
              <w:t>12</w:t>
            </w:r>
            <w:r>
              <w:rPr>
                <w:noProof/>
                <w:webHidden/>
              </w:rPr>
              <w:fldChar w:fldCharType="end"/>
            </w:r>
          </w:hyperlink>
        </w:p>
        <w:p w14:paraId="7277A0C2" w14:textId="48E44226"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67" w:history="1">
            <w:r w:rsidRPr="007126FC">
              <w:rPr>
                <w:rStyle w:val="Hyperkobling"/>
                <w:noProof/>
              </w:rPr>
              <w:t>14.1</w:t>
            </w:r>
            <w:r>
              <w:rPr>
                <w:rFonts w:asciiTheme="minorHAnsi" w:eastAsiaTheme="minorEastAsia" w:hAnsiTheme="minorHAnsi" w:cstheme="minorBidi"/>
                <w:noProof/>
                <w:kern w:val="2"/>
                <w:lang w:eastAsia="nn-NO"/>
                <w14:ligatures w14:val="standardContextual"/>
              </w:rPr>
              <w:tab/>
            </w:r>
            <w:r w:rsidRPr="007126FC">
              <w:rPr>
                <w:rStyle w:val="Hyperkobling"/>
                <w:noProof/>
              </w:rPr>
              <w:t>Kva som er rekna som misleghald</w:t>
            </w:r>
            <w:r>
              <w:rPr>
                <w:noProof/>
                <w:webHidden/>
              </w:rPr>
              <w:tab/>
            </w:r>
            <w:r>
              <w:rPr>
                <w:noProof/>
                <w:webHidden/>
              </w:rPr>
              <w:fldChar w:fldCharType="begin"/>
            </w:r>
            <w:r>
              <w:rPr>
                <w:noProof/>
                <w:webHidden/>
              </w:rPr>
              <w:instrText xml:space="preserve"> PAGEREF _Toc229050267 \h </w:instrText>
            </w:r>
            <w:r>
              <w:rPr>
                <w:noProof/>
                <w:webHidden/>
              </w:rPr>
            </w:r>
            <w:r>
              <w:rPr>
                <w:noProof/>
                <w:webHidden/>
              </w:rPr>
              <w:fldChar w:fldCharType="separate"/>
            </w:r>
            <w:r>
              <w:rPr>
                <w:noProof/>
                <w:webHidden/>
              </w:rPr>
              <w:t>12</w:t>
            </w:r>
            <w:r>
              <w:rPr>
                <w:noProof/>
                <w:webHidden/>
              </w:rPr>
              <w:fldChar w:fldCharType="end"/>
            </w:r>
          </w:hyperlink>
        </w:p>
        <w:p w14:paraId="725F238A" w14:textId="32167E5A"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68" w:history="1">
            <w:r w:rsidRPr="007126FC">
              <w:rPr>
                <w:rStyle w:val="Hyperkobling"/>
                <w:noProof/>
              </w:rPr>
              <w:t>14.2</w:t>
            </w:r>
            <w:r>
              <w:rPr>
                <w:rFonts w:asciiTheme="minorHAnsi" w:eastAsiaTheme="minorEastAsia" w:hAnsiTheme="minorHAnsi" w:cstheme="minorBidi"/>
                <w:noProof/>
                <w:kern w:val="2"/>
                <w:lang w:eastAsia="nn-NO"/>
                <w14:ligatures w14:val="standardContextual"/>
              </w:rPr>
              <w:tab/>
            </w:r>
            <w:r w:rsidRPr="007126FC">
              <w:rPr>
                <w:rStyle w:val="Hyperkobling"/>
                <w:noProof/>
              </w:rPr>
              <w:t>Varslingsplikt</w:t>
            </w:r>
            <w:r>
              <w:rPr>
                <w:noProof/>
                <w:webHidden/>
              </w:rPr>
              <w:tab/>
            </w:r>
            <w:r>
              <w:rPr>
                <w:noProof/>
                <w:webHidden/>
              </w:rPr>
              <w:fldChar w:fldCharType="begin"/>
            </w:r>
            <w:r>
              <w:rPr>
                <w:noProof/>
                <w:webHidden/>
              </w:rPr>
              <w:instrText xml:space="preserve"> PAGEREF _Toc229050268 \h </w:instrText>
            </w:r>
            <w:r>
              <w:rPr>
                <w:noProof/>
                <w:webHidden/>
              </w:rPr>
            </w:r>
            <w:r>
              <w:rPr>
                <w:noProof/>
                <w:webHidden/>
              </w:rPr>
              <w:fldChar w:fldCharType="separate"/>
            </w:r>
            <w:r>
              <w:rPr>
                <w:noProof/>
                <w:webHidden/>
              </w:rPr>
              <w:t>13</w:t>
            </w:r>
            <w:r>
              <w:rPr>
                <w:noProof/>
                <w:webHidden/>
              </w:rPr>
              <w:fldChar w:fldCharType="end"/>
            </w:r>
          </w:hyperlink>
        </w:p>
        <w:p w14:paraId="46E36915" w14:textId="4C4B0F45"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69" w:history="1">
            <w:r w:rsidRPr="007126FC">
              <w:rPr>
                <w:rStyle w:val="Hyperkobling"/>
                <w:noProof/>
              </w:rPr>
              <w:t>14.3</w:t>
            </w:r>
            <w:r>
              <w:rPr>
                <w:rFonts w:asciiTheme="minorHAnsi" w:eastAsiaTheme="minorEastAsia" w:hAnsiTheme="minorHAnsi" w:cstheme="minorBidi"/>
                <w:noProof/>
                <w:kern w:val="2"/>
                <w:lang w:eastAsia="nn-NO"/>
                <w14:ligatures w14:val="standardContextual"/>
              </w:rPr>
              <w:tab/>
            </w:r>
            <w:r w:rsidRPr="007126FC">
              <w:rPr>
                <w:rStyle w:val="Hyperkobling"/>
                <w:noProof/>
              </w:rPr>
              <w:t>Avhjelp</w:t>
            </w:r>
            <w:r>
              <w:rPr>
                <w:noProof/>
                <w:webHidden/>
              </w:rPr>
              <w:tab/>
            </w:r>
            <w:r>
              <w:rPr>
                <w:noProof/>
                <w:webHidden/>
              </w:rPr>
              <w:fldChar w:fldCharType="begin"/>
            </w:r>
            <w:r>
              <w:rPr>
                <w:noProof/>
                <w:webHidden/>
              </w:rPr>
              <w:instrText xml:space="preserve"> PAGEREF _Toc229050269 \h </w:instrText>
            </w:r>
            <w:r>
              <w:rPr>
                <w:noProof/>
                <w:webHidden/>
              </w:rPr>
            </w:r>
            <w:r>
              <w:rPr>
                <w:noProof/>
                <w:webHidden/>
              </w:rPr>
              <w:fldChar w:fldCharType="separate"/>
            </w:r>
            <w:r>
              <w:rPr>
                <w:noProof/>
                <w:webHidden/>
              </w:rPr>
              <w:t>13</w:t>
            </w:r>
            <w:r>
              <w:rPr>
                <w:noProof/>
                <w:webHidden/>
              </w:rPr>
              <w:fldChar w:fldCharType="end"/>
            </w:r>
          </w:hyperlink>
        </w:p>
        <w:p w14:paraId="1D431F86" w14:textId="669E02DD" w:rsidR="009F7E5A" w:rsidRDefault="009F7E5A">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29050270" w:history="1">
            <w:r w:rsidRPr="007126FC">
              <w:rPr>
                <w:rStyle w:val="Hyperkobling"/>
                <w:noProof/>
              </w:rPr>
              <w:t>15</w:t>
            </w:r>
            <w:r>
              <w:rPr>
                <w:rFonts w:asciiTheme="minorHAnsi" w:eastAsiaTheme="minorEastAsia" w:hAnsiTheme="minorHAnsi" w:cstheme="minorBidi"/>
                <w:noProof/>
                <w:kern w:val="2"/>
                <w:lang w:eastAsia="nn-NO"/>
                <w14:ligatures w14:val="standardContextual"/>
              </w:rPr>
              <w:tab/>
            </w:r>
            <w:r w:rsidRPr="007126FC">
              <w:rPr>
                <w:rStyle w:val="Hyperkobling"/>
                <w:noProof/>
              </w:rPr>
              <w:t>Sanksjonar ved misleghald</w:t>
            </w:r>
            <w:r>
              <w:rPr>
                <w:noProof/>
                <w:webHidden/>
              </w:rPr>
              <w:tab/>
            </w:r>
            <w:r>
              <w:rPr>
                <w:noProof/>
                <w:webHidden/>
              </w:rPr>
              <w:fldChar w:fldCharType="begin"/>
            </w:r>
            <w:r>
              <w:rPr>
                <w:noProof/>
                <w:webHidden/>
              </w:rPr>
              <w:instrText xml:space="preserve"> PAGEREF _Toc229050270 \h </w:instrText>
            </w:r>
            <w:r>
              <w:rPr>
                <w:noProof/>
                <w:webHidden/>
              </w:rPr>
            </w:r>
            <w:r>
              <w:rPr>
                <w:noProof/>
                <w:webHidden/>
              </w:rPr>
              <w:fldChar w:fldCharType="separate"/>
            </w:r>
            <w:r>
              <w:rPr>
                <w:noProof/>
                <w:webHidden/>
              </w:rPr>
              <w:t>13</w:t>
            </w:r>
            <w:r>
              <w:rPr>
                <w:noProof/>
                <w:webHidden/>
              </w:rPr>
              <w:fldChar w:fldCharType="end"/>
            </w:r>
          </w:hyperlink>
        </w:p>
        <w:p w14:paraId="331D29CD" w14:textId="089F1EF3"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71" w:history="1">
            <w:r w:rsidRPr="007126FC">
              <w:rPr>
                <w:rStyle w:val="Hyperkobling"/>
                <w:noProof/>
              </w:rPr>
              <w:t>15.1</w:t>
            </w:r>
            <w:r>
              <w:rPr>
                <w:rFonts w:asciiTheme="minorHAnsi" w:eastAsiaTheme="minorEastAsia" w:hAnsiTheme="minorHAnsi" w:cstheme="minorBidi"/>
                <w:noProof/>
                <w:kern w:val="2"/>
                <w:lang w:eastAsia="nn-NO"/>
                <w14:ligatures w14:val="standardContextual"/>
              </w:rPr>
              <w:tab/>
            </w:r>
            <w:r w:rsidRPr="007126FC">
              <w:rPr>
                <w:rStyle w:val="Hyperkobling"/>
                <w:noProof/>
              </w:rPr>
              <w:t>Tilbakehald av ytingar</w:t>
            </w:r>
            <w:r>
              <w:rPr>
                <w:noProof/>
                <w:webHidden/>
              </w:rPr>
              <w:tab/>
            </w:r>
            <w:r>
              <w:rPr>
                <w:noProof/>
                <w:webHidden/>
              </w:rPr>
              <w:fldChar w:fldCharType="begin"/>
            </w:r>
            <w:r>
              <w:rPr>
                <w:noProof/>
                <w:webHidden/>
              </w:rPr>
              <w:instrText xml:space="preserve"> PAGEREF _Toc229050271 \h </w:instrText>
            </w:r>
            <w:r>
              <w:rPr>
                <w:noProof/>
                <w:webHidden/>
              </w:rPr>
            </w:r>
            <w:r>
              <w:rPr>
                <w:noProof/>
                <w:webHidden/>
              </w:rPr>
              <w:fldChar w:fldCharType="separate"/>
            </w:r>
            <w:r>
              <w:rPr>
                <w:noProof/>
                <w:webHidden/>
              </w:rPr>
              <w:t>13</w:t>
            </w:r>
            <w:r>
              <w:rPr>
                <w:noProof/>
                <w:webHidden/>
              </w:rPr>
              <w:fldChar w:fldCharType="end"/>
            </w:r>
          </w:hyperlink>
        </w:p>
        <w:p w14:paraId="00D97A50" w14:textId="691B757C"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72" w:history="1">
            <w:r w:rsidRPr="007126FC">
              <w:rPr>
                <w:rStyle w:val="Hyperkobling"/>
                <w:noProof/>
              </w:rPr>
              <w:t>15.2</w:t>
            </w:r>
            <w:r>
              <w:rPr>
                <w:rFonts w:asciiTheme="minorHAnsi" w:eastAsiaTheme="minorEastAsia" w:hAnsiTheme="minorHAnsi" w:cstheme="minorBidi"/>
                <w:noProof/>
                <w:kern w:val="2"/>
                <w:lang w:eastAsia="nn-NO"/>
                <w14:ligatures w14:val="standardContextual"/>
              </w:rPr>
              <w:tab/>
            </w:r>
            <w:r w:rsidRPr="007126FC">
              <w:rPr>
                <w:rStyle w:val="Hyperkobling"/>
                <w:noProof/>
              </w:rPr>
              <w:t>Dagbot</w:t>
            </w:r>
            <w:r>
              <w:rPr>
                <w:noProof/>
                <w:webHidden/>
              </w:rPr>
              <w:tab/>
            </w:r>
            <w:r>
              <w:rPr>
                <w:noProof/>
                <w:webHidden/>
              </w:rPr>
              <w:fldChar w:fldCharType="begin"/>
            </w:r>
            <w:r>
              <w:rPr>
                <w:noProof/>
                <w:webHidden/>
              </w:rPr>
              <w:instrText xml:space="preserve"> PAGEREF _Toc229050272 \h </w:instrText>
            </w:r>
            <w:r>
              <w:rPr>
                <w:noProof/>
                <w:webHidden/>
              </w:rPr>
            </w:r>
            <w:r>
              <w:rPr>
                <w:noProof/>
                <w:webHidden/>
              </w:rPr>
              <w:fldChar w:fldCharType="separate"/>
            </w:r>
            <w:r>
              <w:rPr>
                <w:noProof/>
                <w:webHidden/>
              </w:rPr>
              <w:t>13</w:t>
            </w:r>
            <w:r>
              <w:rPr>
                <w:noProof/>
                <w:webHidden/>
              </w:rPr>
              <w:fldChar w:fldCharType="end"/>
            </w:r>
          </w:hyperlink>
        </w:p>
        <w:p w14:paraId="32360490" w14:textId="3C91E771"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73" w:history="1">
            <w:r w:rsidRPr="007126FC">
              <w:rPr>
                <w:rStyle w:val="Hyperkobling"/>
                <w:noProof/>
              </w:rPr>
              <w:t>15.3</w:t>
            </w:r>
            <w:r>
              <w:rPr>
                <w:rFonts w:asciiTheme="minorHAnsi" w:eastAsiaTheme="minorEastAsia" w:hAnsiTheme="minorHAnsi" w:cstheme="minorBidi"/>
                <w:noProof/>
                <w:kern w:val="2"/>
                <w:lang w:eastAsia="nn-NO"/>
                <w14:ligatures w14:val="standardContextual"/>
              </w:rPr>
              <w:tab/>
            </w:r>
            <w:r w:rsidRPr="007126FC">
              <w:rPr>
                <w:rStyle w:val="Hyperkobling"/>
                <w:noProof/>
              </w:rPr>
              <w:t>Prisavslag</w:t>
            </w:r>
            <w:r>
              <w:rPr>
                <w:noProof/>
                <w:webHidden/>
              </w:rPr>
              <w:tab/>
            </w:r>
            <w:r>
              <w:rPr>
                <w:noProof/>
                <w:webHidden/>
              </w:rPr>
              <w:fldChar w:fldCharType="begin"/>
            </w:r>
            <w:r>
              <w:rPr>
                <w:noProof/>
                <w:webHidden/>
              </w:rPr>
              <w:instrText xml:space="preserve"> PAGEREF _Toc229050273 \h </w:instrText>
            </w:r>
            <w:r>
              <w:rPr>
                <w:noProof/>
                <w:webHidden/>
              </w:rPr>
            </w:r>
            <w:r>
              <w:rPr>
                <w:noProof/>
                <w:webHidden/>
              </w:rPr>
              <w:fldChar w:fldCharType="separate"/>
            </w:r>
            <w:r>
              <w:rPr>
                <w:noProof/>
                <w:webHidden/>
              </w:rPr>
              <w:t>13</w:t>
            </w:r>
            <w:r>
              <w:rPr>
                <w:noProof/>
                <w:webHidden/>
              </w:rPr>
              <w:fldChar w:fldCharType="end"/>
            </w:r>
          </w:hyperlink>
        </w:p>
        <w:p w14:paraId="5D59D650" w14:textId="7C716A09"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74" w:history="1">
            <w:r w:rsidRPr="007126FC">
              <w:rPr>
                <w:rStyle w:val="Hyperkobling"/>
                <w:noProof/>
              </w:rPr>
              <w:t>15.4</w:t>
            </w:r>
            <w:r>
              <w:rPr>
                <w:rFonts w:asciiTheme="minorHAnsi" w:eastAsiaTheme="minorEastAsia" w:hAnsiTheme="minorHAnsi" w:cstheme="minorBidi"/>
                <w:noProof/>
                <w:kern w:val="2"/>
                <w:lang w:eastAsia="nn-NO"/>
                <w14:ligatures w14:val="standardContextual"/>
              </w:rPr>
              <w:tab/>
            </w:r>
            <w:r w:rsidRPr="007126FC">
              <w:rPr>
                <w:rStyle w:val="Hyperkobling"/>
                <w:noProof/>
              </w:rPr>
              <w:t>Heving</w:t>
            </w:r>
            <w:r>
              <w:rPr>
                <w:noProof/>
                <w:webHidden/>
              </w:rPr>
              <w:tab/>
            </w:r>
            <w:r>
              <w:rPr>
                <w:noProof/>
                <w:webHidden/>
              </w:rPr>
              <w:fldChar w:fldCharType="begin"/>
            </w:r>
            <w:r>
              <w:rPr>
                <w:noProof/>
                <w:webHidden/>
              </w:rPr>
              <w:instrText xml:space="preserve"> PAGEREF _Toc229050274 \h </w:instrText>
            </w:r>
            <w:r>
              <w:rPr>
                <w:noProof/>
                <w:webHidden/>
              </w:rPr>
            </w:r>
            <w:r>
              <w:rPr>
                <w:noProof/>
                <w:webHidden/>
              </w:rPr>
              <w:fldChar w:fldCharType="separate"/>
            </w:r>
            <w:r>
              <w:rPr>
                <w:noProof/>
                <w:webHidden/>
              </w:rPr>
              <w:t>14</w:t>
            </w:r>
            <w:r>
              <w:rPr>
                <w:noProof/>
                <w:webHidden/>
              </w:rPr>
              <w:fldChar w:fldCharType="end"/>
            </w:r>
          </w:hyperlink>
        </w:p>
        <w:p w14:paraId="5A7FA3C6" w14:textId="16D982B5"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75" w:history="1">
            <w:r w:rsidRPr="007126FC">
              <w:rPr>
                <w:rStyle w:val="Hyperkobling"/>
                <w:noProof/>
              </w:rPr>
              <w:t>15.5</w:t>
            </w:r>
            <w:r>
              <w:rPr>
                <w:rFonts w:asciiTheme="minorHAnsi" w:eastAsiaTheme="minorEastAsia" w:hAnsiTheme="minorHAnsi" w:cstheme="minorBidi"/>
                <w:noProof/>
                <w:kern w:val="2"/>
                <w:lang w:eastAsia="nn-NO"/>
                <w14:ligatures w14:val="standardContextual"/>
              </w:rPr>
              <w:tab/>
            </w:r>
            <w:r w:rsidRPr="007126FC">
              <w:rPr>
                <w:rStyle w:val="Hyperkobling"/>
                <w:noProof/>
              </w:rPr>
              <w:t>Erstatning</w:t>
            </w:r>
            <w:r>
              <w:rPr>
                <w:noProof/>
                <w:webHidden/>
              </w:rPr>
              <w:tab/>
            </w:r>
            <w:r>
              <w:rPr>
                <w:noProof/>
                <w:webHidden/>
              </w:rPr>
              <w:fldChar w:fldCharType="begin"/>
            </w:r>
            <w:r>
              <w:rPr>
                <w:noProof/>
                <w:webHidden/>
              </w:rPr>
              <w:instrText xml:space="preserve"> PAGEREF _Toc229050275 \h </w:instrText>
            </w:r>
            <w:r>
              <w:rPr>
                <w:noProof/>
                <w:webHidden/>
              </w:rPr>
            </w:r>
            <w:r>
              <w:rPr>
                <w:noProof/>
                <w:webHidden/>
              </w:rPr>
              <w:fldChar w:fldCharType="separate"/>
            </w:r>
            <w:r>
              <w:rPr>
                <w:noProof/>
                <w:webHidden/>
              </w:rPr>
              <w:t>14</w:t>
            </w:r>
            <w:r>
              <w:rPr>
                <w:noProof/>
                <w:webHidden/>
              </w:rPr>
              <w:fldChar w:fldCharType="end"/>
            </w:r>
          </w:hyperlink>
        </w:p>
        <w:p w14:paraId="6DBAC9E1" w14:textId="669A76DA"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76" w:history="1">
            <w:r w:rsidRPr="007126FC">
              <w:rPr>
                <w:rStyle w:val="Hyperkobling"/>
                <w:noProof/>
              </w:rPr>
              <w:t>15.6</w:t>
            </w:r>
            <w:r>
              <w:rPr>
                <w:rFonts w:asciiTheme="minorHAnsi" w:eastAsiaTheme="minorEastAsia" w:hAnsiTheme="minorHAnsi" w:cstheme="minorBidi"/>
                <w:noProof/>
                <w:kern w:val="2"/>
                <w:lang w:eastAsia="nn-NO"/>
                <w14:ligatures w14:val="standardContextual"/>
              </w:rPr>
              <w:tab/>
            </w:r>
            <w:r w:rsidRPr="007126FC">
              <w:rPr>
                <w:rStyle w:val="Hyperkobling"/>
                <w:noProof/>
              </w:rPr>
              <w:t>Erstatningsavgrensing</w:t>
            </w:r>
            <w:r>
              <w:rPr>
                <w:noProof/>
                <w:webHidden/>
              </w:rPr>
              <w:tab/>
            </w:r>
            <w:r>
              <w:rPr>
                <w:noProof/>
                <w:webHidden/>
              </w:rPr>
              <w:fldChar w:fldCharType="begin"/>
            </w:r>
            <w:r>
              <w:rPr>
                <w:noProof/>
                <w:webHidden/>
              </w:rPr>
              <w:instrText xml:space="preserve"> PAGEREF _Toc229050276 \h </w:instrText>
            </w:r>
            <w:r>
              <w:rPr>
                <w:noProof/>
                <w:webHidden/>
              </w:rPr>
            </w:r>
            <w:r>
              <w:rPr>
                <w:noProof/>
                <w:webHidden/>
              </w:rPr>
              <w:fldChar w:fldCharType="separate"/>
            </w:r>
            <w:r>
              <w:rPr>
                <w:noProof/>
                <w:webHidden/>
              </w:rPr>
              <w:t>14</w:t>
            </w:r>
            <w:r>
              <w:rPr>
                <w:noProof/>
                <w:webHidden/>
              </w:rPr>
              <w:fldChar w:fldCharType="end"/>
            </w:r>
          </w:hyperlink>
        </w:p>
        <w:p w14:paraId="31DFAC9B" w14:textId="626BD764" w:rsidR="009F7E5A" w:rsidRDefault="009F7E5A">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29050277" w:history="1">
            <w:r w:rsidRPr="007126FC">
              <w:rPr>
                <w:rStyle w:val="Hyperkobling"/>
                <w:noProof/>
              </w:rPr>
              <w:t>15.7</w:t>
            </w:r>
            <w:r>
              <w:rPr>
                <w:rFonts w:asciiTheme="minorHAnsi" w:eastAsiaTheme="minorEastAsia" w:hAnsiTheme="minorHAnsi" w:cstheme="minorBidi"/>
                <w:noProof/>
                <w:kern w:val="2"/>
                <w:lang w:eastAsia="nn-NO"/>
                <w14:ligatures w14:val="standardContextual"/>
              </w:rPr>
              <w:tab/>
            </w:r>
            <w:r w:rsidRPr="007126FC">
              <w:rPr>
                <w:rStyle w:val="Hyperkobling"/>
                <w:noProof/>
              </w:rPr>
              <w:t>Dekningskjøp</w:t>
            </w:r>
            <w:r>
              <w:rPr>
                <w:noProof/>
                <w:webHidden/>
              </w:rPr>
              <w:tab/>
            </w:r>
            <w:r>
              <w:rPr>
                <w:noProof/>
                <w:webHidden/>
              </w:rPr>
              <w:fldChar w:fldCharType="begin"/>
            </w:r>
            <w:r>
              <w:rPr>
                <w:noProof/>
                <w:webHidden/>
              </w:rPr>
              <w:instrText xml:space="preserve"> PAGEREF _Toc229050277 \h </w:instrText>
            </w:r>
            <w:r>
              <w:rPr>
                <w:noProof/>
                <w:webHidden/>
              </w:rPr>
            </w:r>
            <w:r>
              <w:rPr>
                <w:noProof/>
                <w:webHidden/>
              </w:rPr>
              <w:fldChar w:fldCharType="separate"/>
            </w:r>
            <w:r>
              <w:rPr>
                <w:noProof/>
                <w:webHidden/>
              </w:rPr>
              <w:t>14</w:t>
            </w:r>
            <w:r>
              <w:rPr>
                <w:noProof/>
                <w:webHidden/>
              </w:rPr>
              <w:fldChar w:fldCharType="end"/>
            </w:r>
          </w:hyperlink>
        </w:p>
        <w:p w14:paraId="6CED977D" w14:textId="6712457C" w:rsidR="009F7E5A" w:rsidRDefault="009F7E5A">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29050278" w:history="1">
            <w:r w:rsidRPr="007126FC">
              <w:rPr>
                <w:rStyle w:val="Hyperkobling"/>
                <w:noProof/>
              </w:rPr>
              <w:t>16</w:t>
            </w:r>
            <w:r>
              <w:rPr>
                <w:rFonts w:asciiTheme="minorHAnsi" w:eastAsiaTheme="minorEastAsia" w:hAnsiTheme="minorHAnsi" w:cstheme="minorBidi"/>
                <w:noProof/>
                <w:kern w:val="2"/>
                <w:lang w:eastAsia="nn-NO"/>
                <w14:ligatures w14:val="standardContextual"/>
              </w:rPr>
              <w:tab/>
            </w:r>
            <w:r w:rsidRPr="007126FC">
              <w:rPr>
                <w:rStyle w:val="Hyperkobling"/>
                <w:noProof/>
              </w:rPr>
              <w:t>Informasjonstryggleik og personvern</w:t>
            </w:r>
            <w:r>
              <w:rPr>
                <w:noProof/>
                <w:webHidden/>
              </w:rPr>
              <w:tab/>
            </w:r>
            <w:r>
              <w:rPr>
                <w:noProof/>
                <w:webHidden/>
              </w:rPr>
              <w:fldChar w:fldCharType="begin"/>
            </w:r>
            <w:r>
              <w:rPr>
                <w:noProof/>
                <w:webHidden/>
              </w:rPr>
              <w:instrText xml:space="preserve"> PAGEREF _Toc229050278 \h </w:instrText>
            </w:r>
            <w:r>
              <w:rPr>
                <w:noProof/>
                <w:webHidden/>
              </w:rPr>
            </w:r>
            <w:r>
              <w:rPr>
                <w:noProof/>
                <w:webHidden/>
              </w:rPr>
              <w:fldChar w:fldCharType="separate"/>
            </w:r>
            <w:r>
              <w:rPr>
                <w:noProof/>
                <w:webHidden/>
              </w:rPr>
              <w:t>15</w:t>
            </w:r>
            <w:r>
              <w:rPr>
                <w:noProof/>
                <w:webHidden/>
              </w:rPr>
              <w:fldChar w:fldCharType="end"/>
            </w:r>
          </w:hyperlink>
        </w:p>
        <w:p w14:paraId="71D986CD" w14:textId="07B23C8F" w:rsidR="009F7E5A" w:rsidRDefault="009F7E5A">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29050279" w:history="1">
            <w:r w:rsidRPr="007126FC">
              <w:rPr>
                <w:rStyle w:val="Hyperkobling"/>
                <w:noProof/>
              </w:rPr>
              <w:t>17</w:t>
            </w:r>
            <w:r>
              <w:rPr>
                <w:rFonts w:asciiTheme="minorHAnsi" w:eastAsiaTheme="minorEastAsia" w:hAnsiTheme="minorHAnsi" w:cstheme="minorBidi"/>
                <w:noProof/>
                <w:kern w:val="2"/>
                <w:lang w:eastAsia="nn-NO"/>
                <w14:ligatures w14:val="standardContextual"/>
              </w:rPr>
              <w:tab/>
            </w:r>
            <w:r w:rsidRPr="007126FC">
              <w:rPr>
                <w:rStyle w:val="Hyperkobling"/>
                <w:noProof/>
              </w:rPr>
              <w:t>Konfidensialitet</w:t>
            </w:r>
            <w:r>
              <w:rPr>
                <w:noProof/>
                <w:webHidden/>
              </w:rPr>
              <w:tab/>
            </w:r>
            <w:r>
              <w:rPr>
                <w:noProof/>
                <w:webHidden/>
              </w:rPr>
              <w:fldChar w:fldCharType="begin"/>
            </w:r>
            <w:r>
              <w:rPr>
                <w:noProof/>
                <w:webHidden/>
              </w:rPr>
              <w:instrText xml:space="preserve"> PAGEREF _Toc229050279 \h </w:instrText>
            </w:r>
            <w:r>
              <w:rPr>
                <w:noProof/>
                <w:webHidden/>
              </w:rPr>
            </w:r>
            <w:r>
              <w:rPr>
                <w:noProof/>
                <w:webHidden/>
              </w:rPr>
              <w:fldChar w:fldCharType="separate"/>
            </w:r>
            <w:r>
              <w:rPr>
                <w:noProof/>
                <w:webHidden/>
              </w:rPr>
              <w:t>16</w:t>
            </w:r>
            <w:r>
              <w:rPr>
                <w:noProof/>
                <w:webHidden/>
              </w:rPr>
              <w:fldChar w:fldCharType="end"/>
            </w:r>
          </w:hyperlink>
        </w:p>
        <w:p w14:paraId="411551FF" w14:textId="6E134FD8" w:rsidR="009F7E5A" w:rsidRDefault="009F7E5A">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29050280" w:history="1">
            <w:r w:rsidRPr="007126FC">
              <w:rPr>
                <w:rStyle w:val="Hyperkobling"/>
                <w:noProof/>
              </w:rPr>
              <w:t>18</w:t>
            </w:r>
            <w:r>
              <w:rPr>
                <w:rFonts w:asciiTheme="minorHAnsi" w:eastAsiaTheme="minorEastAsia" w:hAnsiTheme="minorHAnsi" w:cstheme="minorBidi"/>
                <w:noProof/>
                <w:kern w:val="2"/>
                <w:lang w:eastAsia="nn-NO"/>
                <w14:ligatures w14:val="standardContextual"/>
              </w:rPr>
              <w:tab/>
            </w:r>
            <w:r w:rsidRPr="007126FC">
              <w:rPr>
                <w:rStyle w:val="Hyperkobling"/>
                <w:noProof/>
              </w:rPr>
              <w:t>Overdraging</w:t>
            </w:r>
            <w:r>
              <w:rPr>
                <w:noProof/>
                <w:webHidden/>
              </w:rPr>
              <w:tab/>
            </w:r>
            <w:r>
              <w:rPr>
                <w:noProof/>
                <w:webHidden/>
              </w:rPr>
              <w:fldChar w:fldCharType="begin"/>
            </w:r>
            <w:r>
              <w:rPr>
                <w:noProof/>
                <w:webHidden/>
              </w:rPr>
              <w:instrText xml:space="preserve"> PAGEREF _Toc229050280 \h </w:instrText>
            </w:r>
            <w:r>
              <w:rPr>
                <w:noProof/>
                <w:webHidden/>
              </w:rPr>
            </w:r>
            <w:r>
              <w:rPr>
                <w:noProof/>
                <w:webHidden/>
              </w:rPr>
              <w:fldChar w:fldCharType="separate"/>
            </w:r>
            <w:r>
              <w:rPr>
                <w:noProof/>
                <w:webHidden/>
              </w:rPr>
              <w:t>16</w:t>
            </w:r>
            <w:r>
              <w:rPr>
                <w:noProof/>
                <w:webHidden/>
              </w:rPr>
              <w:fldChar w:fldCharType="end"/>
            </w:r>
          </w:hyperlink>
        </w:p>
        <w:p w14:paraId="69F77049" w14:textId="524ED07B" w:rsidR="009F7E5A" w:rsidRDefault="009F7E5A">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29050281" w:history="1">
            <w:r w:rsidRPr="007126FC">
              <w:rPr>
                <w:rStyle w:val="Hyperkobling"/>
                <w:noProof/>
              </w:rPr>
              <w:t>19</w:t>
            </w:r>
            <w:r>
              <w:rPr>
                <w:rFonts w:asciiTheme="minorHAnsi" w:eastAsiaTheme="minorEastAsia" w:hAnsiTheme="minorHAnsi" w:cstheme="minorBidi"/>
                <w:noProof/>
                <w:kern w:val="2"/>
                <w:lang w:eastAsia="nn-NO"/>
                <w14:ligatures w14:val="standardContextual"/>
              </w:rPr>
              <w:tab/>
            </w:r>
            <w:r w:rsidRPr="007126FC">
              <w:rPr>
                <w:rStyle w:val="Hyperkobling"/>
                <w:noProof/>
              </w:rPr>
              <w:t>Lovval og verneting</w:t>
            </w:r>
            <w:r>
              <w:rPr>
                <w:noProof/>
                <w:webHidden/>
              </w:rPr>
              <w:tab/>
            </w:r>
            <w:r>
              <w:rPr>
                <w:noProof/>
                <w:webHidden/>
              </w:rPr>
              <w:fldChar w:fldCharType="begin"/>
            </w:r>
            <w:r>
              <w:rPr>
                <w:noProof/>
                <w:webHidden/>
              </w:rPr>
              <w:instrText xml:space="preserve"> PAGEREF _Toc229050281 \h </w:instrText>
            </w:r>
            <w:r>
              <w:rPr>
                <w:noProof/>
                <w:webHidden/>
              </w:rPr>
            </w:r>
            <w:r>
              <w:rPr>
                <w:noProof/>
                <w:webHidden/>
              </w:rPr>
              <w:fldChar w:fldCharType="separate"/>
            </w:r>
            <w:r>
              <w:rPr>
                <w:noProof/>
                <w:webHidden/>
              </w:rPr>
              <w:t>16</w:t>
            </w:r>
            <w:r>
              <w:rPr>
                <w:noProof/>
                <w:webHidden/>
              </w:rPr>
              <w:fldChar w:fldCharType="end"/>
            </w:r>
          </w:hyperlink>
        </w:p>
        <w:p w14:paraId="2B2D877C" w14:textId="549B99C1" w:rsidR="00CE0F92" w:rsidRPr="0043468D" w:rsidRDefault="00CE0F92">
          <w:r w:rsidRPr="0043468D">
            <w:rPr>
              <w:b/>
              <w:bCs/>
            </w:rPr>
            <w:fldChar w:fldCharType="end"/>
          </w:r>
        </w:p>
      </w:sdtContent>
    </w:sdt>
    <w:p w14:paraId="5D9628C2" w14:textId="0CF28CDF" w:rsidR="007859DC" w:rsidRPr="0043468D" w:rsidRDefault="007859DC" w:rsidP="00FF6A52">
      <w:r w:rsidRPr="0043468D">
        <w:br w:type="page"/>
      </w:r>
    </w:p>
    <w:p w14:paraId="4ABB2A81" w14:textId="4BF0968C" w:rsidR="00CE2224" w:rsidRPr="0043468D" w:rsidRDefault="0047227C" w:rsidP="00F43300">
      <w:pPr>
        <w:pStyle w:val="Overskrift1"/>
        <w:numPr>
          <w:ilvl w:val="0"/>
          <w:numId w:val="7"/>
        </w:numPr>
      </w:pPr>
      <w:bookmarkStart w:id="0" w:name="_Toc229050230"/>
      <w:r w:rsidRPr="0043468D">
        <w:lastRenderedPageBreak/>
        <w:t>A</w:t>
      </w:r>
      <w:r w:rsidR="00F84B06" w:rsidRPr="0043468D">
        <w:t>lminnelege føresegner</w:t>
      </w:r>
      <w:bookmarkEnd w:id="0"/>
    </w:p>
    <w:p w14:paraId="095A80E4" w14:textId="6C694374" w:rsidR="00CE2224" w:rsidRPr="0043468D" w:rsidRDefault="0047227C" w:rsidP="009906CE">
      <w:pPr>
        <w:pStyle w:val="Overskrift2"/>
      </w:pPr>
      <w:bookmarkStart w:id="1" w:name="_Toc229050231"/>
      <w:r w:rsidRPr="0043468D">
        <w:t>Generelt</w:t>
      </w:r>
      <w:bookmarkEnd w:id="1"/>
    </w:p>
    <w:p w14:paraId="752910EA" w14:textId="77777777" w:rsidR="00C319A7" w:rsidRPr="00C319A7" w:rsidRDefault="00C319A7" w:rsidP="00C319A7">
      <w:pPr>
        <w:rPr>
          <w:lang w:val="nb-NO"/>
        </w:rPr>
      </w:pPr>
      <w:r w:rsidRPr="00C319A7">
        <w:rPr>
          <w:lang w:val="nb-NO"/>
        </w:rPr>
        <w:t xml:space="preserve">Leveransen skal oppfylle alle krav til art, mengd, kvalitet, eigenskaper og innpakning som følgjer av avtalen. Leveransen skal passe til formålet, og elles vere fri for rettslege manglar av alle slag. </w:t>
      </w:r>
    </w:p>
    <w:p w14:paraId="437AC75C" w14:textId="77777777" w:rsidR="00C319A7" w:rsidRPr="00C319A7" w:rsidRDefault="00C319A7" w:rsidP="00C319A7">
      <w:pPr>
        <w:rPr>
          <w:lang w:val="nb-NO"/>
        </w:rPr>
      </w:pPr>
    </w:p>
    <w:p w14:paraId="583EF30E" w14:textId="77777777" w:rsidR="00C319A7" w:rsidRPr="00C319A7" w:rsidRDefault="00C319A7" w:rsidP="00C319A7">
      <w:pPr>
        <w:rPr>
          <w:lang w:val="nb-NO"/>
        </w:rPr>
      </w:pPr>
      <w:r w:rsidRPr="00C319A7">
        <w:rPr>
          <w:lang w:val="nb-NO"/>
        </w:rPr>
        <w:t xml:space="preserve">Alt arbeid tilknytt leveransen skal vere fagmessig utført, dokumentert og/eller kontrollert av kvalifisert og autorisert personell der dette vert kravd. All betaling leverandøren føretek i samband med utføring av arbeid for oppdragsgjevar skal betalast med elektronisk betalingsmiddel. </w:t>
      </w:r>
    </w:p>
    <w:p w14:paraId="01FF49BD" w14:textId="77777777" w:rsidR="00C319A7" w:rsidRPr="00C319A7" w:rsidRDefault="00C319A7" w:rsidP="00C319A7">
      <w:pPr>
        <w:rPr>
          <w:lang w:val="nb-NO"/>
        </w:rPr>
      </w:pPr>
    </w:p>
    <w:p w14:paraId="39BC8F7C" w14:textId="77777777" w:rsidR="00C319A7" w:rsidRPr="00C319A7" w:rsidRDefault="00C319A7" w:rsidP="00C319A7">
      <w:r w:rsidRPr="00C319A7">
        <w:rPr>
          <w:lang w:val="nb-NO"/>
        </w:rPr>
        <w:t xml:space="preserve">Leverandøren har ved inngåinga av avtalen godteke dei vilkåra som ligg føre. </w:t>
      </w:r>
      <w:r w:rsidRPr="00C319A7">
        <w:t>Eventuelle avvikande vilkår er utan verknad for partane med mindre oppdragsgjevar skriftleg har godteke desse. Leverandøren sine eigne salsvilkår som eventuelt vert vedlagd følgjedokument, ordrestadfesting eller faktura, vert ikkje akseptert i den grad dei fråviker avtalen.</w:t>
      </w:r>
    </w:p>
    <w:p w14:paraId="11D947E4" w14:textId="77777777" w:rsidR="00C319A7" w:rsidRPr="00C319A7" w:rsidRDefault="00C319A7" w:rsidP="00C319A7"/>
    <w:p w14:paraId="57A7B704" w14:textId="78BC83EE" w:rsidR="00C319A7" w:rsidRPr="00C319A7" w:rsidRDefault="00C319A7" w:rsidP="00C319A7">
      <w:r w:rsidRPr="00C319A7">
        <w:t xml:space="preserve">Denne avtalen gjeld varene som er definert i vedlegga. </w:t>
      </w:r>
    </w:p>
    <w:p w14:paraId="43E859E9" w14:textId="77777777" w:rsidR="00397D02" w:rsidRPr="0043468D" w:rsidRDefault="00397D02" w:rsidP="00FF6A52"/>
    <w:p w14:paraId="52AC3320" w14:textId="5A5B860E" w:rsidR="00397D02" w:rsidRPr="0043468D" w:rsidRDefault="00397D02" w:rsidP="009906CE">
      <w:pPr>
        <w:pStyle w:val="Overskrift2"/>
      </w:pPr>
      <w:bookmarkStart w:id="2" w:name="_Toc229050232"/>
      <w:r w:rsidRPr="0043468D">
        <w:t>Partane sine kontaktpersonar</w:t>
      </w:r>
      <w:bookmarkEnd w:id="2"/>
    </w:p>
    <w:p w14:paraId="42E55D62" w14:textId="77777777" w:rsidR="00FF6A52" w:rsidRPr="0043468D" w:rsidRDefault="00FF6A52" w:rsidP="00FF6A52">
      <w:r w:rsidRPr="0043468D">
        <w:t xml:space="preserve">Kvar av partane skal utnemne ein kontaktperson som skal ha fullmakt til å opptre på vegne av parten i alle saker som vedkjem gjennomføringa av avtalen. </w:t>
      </w:r>
    </w:p>
    <w:p w14:paraId="743C4F11" w14:textId="77777777" w:rsidR="00FF6A52" w:rsidRPr="0043468D" w:rsidRDefault="00FF6A52" w:rsidP="00FF6A52"/>
    <w:p w14:paraId="48B2308B" w14:textId="77777777" w:rsidR="00FF6A52" w:rsidRPr="0043468D" w:rsidRDefault="00FF6A52" w:rsidP="00FF6A52">
      <w:r w:rsidRPr="0043468D">
        <w:t xml:space="preserve">Kommunikasjon som vedkjem avtalen skal rettast til partane sine kontaktpersonar. Førespurnadar skal svarast på utan ugrunna opphald.  </w:t>
      </w:r>
    </w:p>
    <w:p w14:paraId="76FD1797" w14:textId="77777777" w:rsidR="00FF6A52" w:rsidRPr="0043468D" w:rsidRDefault="00FF6A52" w:rsidP="00FF6A52"/>
    <w:p w14:paraId="667EE68D" w14:textId="77777777" w:rsidR="00FF6A52" w:rsidRPr="0043468D" w:rsidRDefault="00FF6A52" w:rsidP="00FF6A52">
      <w:r w:rsidRPr="0043468D">
        <w:t>Kontaktperson(ar) oppdragsgjevar:</w:t>
      </w:r>
    </w:p>
    <w:tbl>
      <w:tblPr>
        <w:tblStyle w:val="Tabellrutenett"/>
        <w:tblW w:w="0" w:type="auto"/>
        <w:tblLook w:val="04A0" w:firstRow="1" w:lastRow="0" w:firstColumn="1" w:lastColumn="0" w:noHBand="0" w:noVBand="1"/>
      </w:tblPr>
      <w:tblGrid>
        <w:gridCol w:w="2268"/>
        <w:gridCol w:w="2256"/>
        <w:gridCol w:w="2287"/>
        <w:gridCol w:w="2245"/>
      </w:tblGrid>
      <w:tr w:rsidR="00FF6A52" w:rsidRPr="0043468D" w14:paraId="789350BD" w14:textId="77777777" w:rsidTr="004A7A15">
        <w:tc>
          <w:tcPr>
            <w:tcW w:w="2462" w:type="dxa"/>
          </w:tcPr>
          <w:p w14:paraId="2D5FA23D" w14:textId="77777777" w:rsidR="00FF6A52" w:rsidRPr="0043468D" w:rsidRDefault="00FF6A52" w:rsidP="00FF6A52">
            <w:pPr>
              <w:rPr>
                <w:sz w:val="24"/>
              </w:rPr>
            </w:pPr>
            <w:r w:rsidRPr="0043468D">
              <w:rPr>
                <w:sz w:val="24"/>
              </w:rPr>
              <w:t>Namn</w:t>
            </w:r>
          </w:p>
        </w:tc>
        <w:tc>
          <w:tcPr>
            <w:tcW w:w="2462" w:type="dxa"/>
          </w:tcPr>
          <w:p w14:paraId="48DFD108" w14:textId="77777777" w:rsidR="00FF6A52" w:rsidRPr="0043468D" w:rsidRDefault="00FF6A52" w:rsidP="00FF6A52">
            <w:pPr>
              <w:rPr>
                <w:sz w:val="24"/>
              </w:rPr>
            </w:pPr>
            <w:r w:rsidRPr="0043468D">
              <w:rPr>
                <w:sz w:val="24"/>
              </w:rPr>
              <w:t>Rolle</w:t>
            </w:r>
          </w:p>
        </w:tc>
        <w:tc>
          <w:tcPr>
            <w:tcW w:w="2462" w:type="dxa"/>
          </w:tcPr>
          <w:p w14:paraId="4D62F5B3" w14:textId="77777777" w:rsidR="00FF6A52" w:rsidRPr="0043468D" w:rsidRDefault="00FF6A52" w:rsidP="00FF6A52">
            <w:pPr>
              <w:rPr>
                <w:sz w:val="24"/>
              </w:rPr>
            </w:pPr>
            <w:r w:rsidRPr="0043468D">
              <w:rPr>
                <w:sz w:val="24"/>
              </w:rPr>
              <w:t>Telefon</w:t>
            </w:r>
          </w:p>
        </w:tc>
        <w:tc>
          <w:tcPr>
            <w:tcW w:w="2462" w:type="dxa"/>
          </w:tcPr>
          <w:p w14:paraId="6878AD0A" w14:textId="77777777" w:rsidR="00FF6A52" w:rsidRPr="0043468D" w:rsidRDefault="00FF6A52" w:rsidP="00FF6A52">
            <w:pPr>
              <w:rPr>
                <w:sz w:val="24"/>
              </w:rPr>
            </w:pPr>
            <w:r w:rsidRPr="0043468D">
              <w:rPr>
                <w:sz w:val="24"/>
              </w:rPr>
              <w:t>E-post</w:t>
            </w:r>
          </w:p>
        </w:tc>
      </w:tr>
      <w:tr w:rsidR="00FF6A52" w:rsidRPr="0043468D" w14:paraId="65EAC1A1" w14:textId="77777777" w:rsidTr="004A7A15">
        <w:tc>
          <w:tcPr>
            <w:tcW w:w="2462" w:type="dxa"/>
          </w:tcPr>
          <w:p w14:paraId="468D6962" w14:textId="77777777" w:rsidR="00FF6A52" w:rsidRPr="0043468D" w:rsidRDefault="00FF6A52" w:rsidP="00FF6A52">
            <w:pPr>
              <w:rPr>
                <w:sz w:val="24"/>
              </w:rPr>
            </w:pPr>
          </w:p>
        </w:tc>
        <w:tc>
          <w:tcPr>
            <w:tcW w:w="2462" w:type="dxa"/>
          </w:tcPr>
          <w:p w14:paraId="3A109EDB" w14:textId="77777777" w:rsidR="00FF6A52" w:rsidRPr="0043468D" w:rsidRDefault="00FF6A52" w:rsidP="00FF6A52">
            <w:pPr>
              <w:rPr>
                <w:sz w:val="24"/>
              </w:rPr>
            </w:pPr>
          </w:p>
        </w:tc>
        <w:tc>
          <w:tcPr>
            <w:tcW w:w="2462" w:type="dxa"/>
          </w:tcPr>
          <w:p w14:paraId="2AAB11A0" w14:textId="77777777" w:rsidR="00FF6A52" w:rsidRPr="0043468D" w:rsidRDefault="00FF6A52" w:rsidP="00FF6A52">
            <w:pPr>
              <w:rPr>
                <w:sz w:val="24"/>
              </w:rPr>
            </w:pPr>
          </w:p>
        </w:tc>
        <w:tc>
          <w:tcPr>
            <w:tcW w:w="2462" w:type="dxa"/>
          </w:tcPr>
          <w:p w14:paraId="7FCFE756" w14:textId="77777777" w:rsidR="00FF6A52" w:rsidRPr="0043468D" w:rsidRDefault="00FF6A52" w:rsidP="00FF6A52">
            <w:pPr>
              <w:rPr>
                <w:sz w:val="24"/>
              </w:rPr>
            </w:pPr>
          </w:p>
        </w:tc>
      </w:tr>
      <w:tr w:rsidR="00FF6A52" w:rsidRPr="0043468D" w14:paraId="6B12EF52" w14:textId="77777777" w:rsidTr="004A7A15">
        <w:tc>
          <w:tcPr>
            <w:tcW w:w="2462" w:type="dxa"/>
          </w:tcPr>
          <w:p w14:paraId="7A133333" w14:textId="77777777" w:rsidR="00FF6A52" w:rsidRPr="0043468D" w:rsidRDefault="00FF6A52" w:rsidP="00FF6A52">
            <w:pPr>
              <w:rPr>
                <w:sz w:val="24"/>
              </w:rPr>
            </w:pPr>
          </w:p>
        </w:tc>
        <w:tc>
          <w:tcPr>
            <w:tcW w:w="2462" w:type="dxa"/>
          </w:tcPr>
          <w:p w14:paraId="4DA01314" w14:textId="77777777" w:rsidR="00FF6A52" w:rsidRPr="0043468D" w:rsidRDefault="00FF6A52" w:rsidP="00FF6A52">
            <w:pPr>
              <w:rPr>
                <w:sz w:val="24"/>
              </w:rPr>
            </w:pPr>
          </w:p>
        </w:tc>
        <w:tc>
          <w:tcPr>
            <w:tcW w:w="2462" w:type="dxa"/>
          </w:tcPr>
          <w:p w14:paraId="1108C14F" w14:textId="77777777" w:rsidR="00FF6A52" w:rsidRPr="0043468D" w:rsidRDefault="00FF6A52" w:rsidP="00FF6A52">
            <w:pPr>
              <w:rPr>
                <w:sz w:val="24"/>
              </w:rPr>
            </w:pPr>
          </w:p>
        </w:tc>
        <w:tc>
          <w:tcPr>
            <w:tcW w:w="2462" w:type="dxa"/>
          </w:tcPr>
          <w:p w14:paraId="17EC9B6A" w14:textId="77777777" w:rsidR="00FF6A52" w:rsidRPr="0043468D" w:rsidRDefault="00FF6A52" w:rsidP="00FF6A52">
            <w:pPr>
              <w:rPr>
                <w:sz w:val="24"/>
              </w:rPr>
            </w:pPr>
          </w:p>
        </w:tc>
      </w:tr>
    </w:tbl>
    <w:p w14:paraId="5074175F" w14:textId="77777777" w:rsidR="00FF6A52" w:rsidRPr="0043468D" w:rsidRDefault="00FF6A52" w:rsidP="00FF6A52"/>
    <w:p w14:paraId="10B177A6" w14:textId="77777777" w:rsidR="00FF6A52" w:rsidRPr="0043468D" w:rsidRDefault="00FF6A52" w:rsidP="00FF6A52">
      <w:r w:rsidRPr="0043468D">
        <w:t>Kontaktperson(ar) leverandør:</w:t>
      </w:r>
    </w:p>
    <w:tbl>
      <w:tblPr>
        <w:tblStyle w:val="Tabellrutenett"/>
        <w:tblW w:w="0" w:type="auto"/>
        <w:tblLook w:val="04A0" w:firstRow="1" w:lastRow="0" w:firstColumn="1" w:lastColumn="0" w:noHBand="0" w:noVBand="1"/>
      </w:tblPr>
      <w:tblGrid>
        <w:gridCol w:w="2268"/>
        <w:gridCol w:w="2256"/>
        <w:gridCol w:w="2287"/>
        <w:gridCol w:w="2245"/>
      </w:tblGrid>
      <w:tr w:rsidR="00FF6A52" w:rsidRPr="0043468D" w14:paraId="4B0F49A2" w14:textId="77777777" w:rsidTr="004A7A15">
        <w:tc>
          <w:tcPr>
            <w:tcW w:w="2462" w:type="dxa"/>
          </w:tcPr>
          <w:p w14:paraId="0347D082" w14:textId="77777777" w:rsidR="00FF6A52" w:rsidRPr="0043468D" w:rsidRDefault="00FF6A52" w:rsidP="00FF6A52">
            <w:pPr>
              <w:rPr>
                <w:sz w:val="24"/>
              </w:rPr>
            </w:pPr>
            <w:r w:rsidRPr="0043468D">
              <w:rPr>
                <w:sz w:val="24"/>
              </w:rPr>
              <w:t>Namn</w:t>
            </w:r>
          </w:p>
        </w:tc>
        <w:tc>
          <w:tcPr>
            <w:tcW w:w="2462" w:type="dxa"/>
          </w:tcPr>
          <w:p w14:paraId="7516BD5A" w14:textId="77777777" w:rsidR="00FF6A52" w:rsidRPr="0043468D" w:rsidRDefault="00FF6A52" w:rsidP="00FF6A52">
            <w:pPr>
              <w:rPr>
                <w:sz w:val="24"/>
              </w:rPr>
            </w:pPr>
            <w:r w:rsidRPr="0043468D">
              <w:rPr>
                <w:sz w:val="24"/>
              </w:rPr>
              <w:t>Rolle</w:t>
            </w:r>
          </w:p>
        </w:tc>
        <w:tc>
          <w:tcPr>
            <w:tcW w:w="2462" w:type="dxa"/>
          </w:tcPr>
          <w:p w14:paraId="046B1366" w14:textId="77777777" w:rsidR="00FF6A52" w:rsidRPr="0043468D" w:rsidRDefault="00FF6A52" w:rsidP="00FF6A52">
            <w:pPr>
              <w:rPr>
                <w:sz w:val="24"/>
              </w:rPr>
            </w:pPr>
            <w:r w:rsidRPr="0043468D">
              <w:rPr>
                <w:sz w:val="24"/>
              </w:rPr>
              <w:t>Telefon</w:t>
            </w:r>
          </w:p>
        </w:tc>
        <w:tc>
          <w:tcPr>
            <w:tcW w:w="2462" w:type="dxa"/>
          </w:tcPr>
          <w:p w14:paraId="1AD3D140" w14:textId="77777777" w:rsidR="00FF6A52" w:rsidRPr="0043468D" w:rsidRDefault="00FF6A52" w:rsidP="00FF6A52">
            <w:pPr>
              <w:rPr>
                <w:sz w:val="24"/>
              </w:rPr>
            </w:pPr>
            <w:r w:rsidRPr="0043468D">
              <w:rPr>
                <w:sz w:val="24"/>
              </w:rPr>
              <w:t>E-post</w:t>
            </w:r>
          </w:p>
        </w:tc>
      </w:tr>
      <w:tr w:rsidR="00FF6A52" w:rsidRPr="0043468D" w14:paraId="39439AFD" w14:textId="77777777" w:rsidTr="004A7A15">
        <w:tc>
          <w:tcPr>
            <w:tcW w:w="2462" w:type="dxa"/>
          </w:tcPr>
          <w:p w14:paraId="2488AD56" w14:textId="77777777" w:rsidR="00FF6A52" w:rsidRPr="0043468D" w:rsidRDefault="00FF6A52" w:rsidP="00FF6A52">
            <w:pPr>
              <w:rPr>
                <w:sz w:val="24"/>
              </w:rPr>
            </w:pPr>
          </w:p>
        </w:tc>
        <w:tc>
          <w:tcPr>
            <w:tcW w:w="2462" w:type="dxa"/>
          </w:tcPr>
          <w:p w14:paraId="2A6E7BC8" w14:textId="77777777" w:rsidR="00FF6A52" w:rsidRPr="0043468D" w:rsidRDefault="00FF6A52" w:rsidP="00FF6A52">
            <w:pPr>
              <w:rPr>
                <w:sz w:val="24"/>
              </w:rPr>
            </w:pPr>
          </w:p>
        </w:tc>
        <w:tc>
          <w:tcPr>
            <w:tcW w:w="2462" w:type="dxa"/>
          </w:tcPr>
          <w:p w14:paraId="6B8F82B1" w14:textId="77777777" w:rsidR="00FF6A52" w:rsidRPr="0043468D" w:rsidRDefault="00FF6A52" w:rsidP="00FF6A52">
            <w:pPr>
              <w:rPr>
                <w:sz w:val="24"/>
              </w:rPr>
            </w:pPr>
          </w:p>
        </w:tc>
        <w:tc>
          <w:tcPr>
            <w:tcW w:w="2462" w:type="dxa"/>
          </w:tcPr>
          <w:p w14:paraId="7B95B4BC" w14:textId="77777777" w:rsidR="00FF6A52" w:rsidRPr="0043468D" w:rsidRDefault="00FF6A52" w:rsidP="00FF6A52">
            <w:pPr>
              <w:rPr>
                <w:sz w:val="24"/>
              </w:rPr>
            </w:pPr>
          </w:p>
        </w:tc>
      </w:tr>
      <w:tr w:rsidR="00FF6A52" w:rsidRPr="0043468D" w14:paraId="3120FD8F" w14:textId="77777777" w:rsidTr="004A7A15">
        <w:tc>
          <w:tcPr>
            <w:tcW w:w="2462" w:type="dxa"/>
          </w:tcPr>
          <w:p w14:paraId="719DBE23" w14:textId="77777777" w:rsidR="00FF6A52" w:rsidRPr="0043468D" w:rsidRDefault="00FF6A52" w:rsidP="00FF6A52">
            <w:pPr>
              <w:rPr>
                <w:sz w:val="24"/>
              </w:rPr>
            </w:pPr>
          </w:p>
        </w:tc>
        <w:tc>
          <w:tcPr>
            <w:tcW w:w="2462" w:type="dxa"/>
          </w:tcPr>
          <w:p w14:paraId="4B9449F0" w14:textId="2E6415AA" w:rsidR="00FF6A52" w:rsidRPr="0043468D" w:rsidRDefault="00FF6A52" w:rsidP="00FF6A52">
            <w:pPr>
              <w:rPr>
                <w:sz w:val="24"/>
              </w:rPr>
            </w:pPr>
          </w:p>
        </w:tc>
        <w:tc>
          <w:tcPr>
            <w:tcW w:w="2462" w:type="dxa"/>
          </w:tcPr>
          <w:p w14:paraId="12E55488" w14:textId="77777777" w:rsidR="00FF6A52" w:rsidRPr="0043468D" w:rsidRDefault="00FF6A52" w:rsidP="00FF6A52">
            <w:pPr>
              <w:rPr>
                <w:sz w:val="24"/>
              </w:rPr>
            </w:pPr>
          </w:p>
        </w:tc>
        <w:tc>
          <w:tcPr>
            <w:tcW w:w="2462" w:type="dxa"/>
          </w:tcPr>
          <w:p w14:paraId="02E89ECE" w14:textId="77777777" w:rsidR="00FF6A52" w:rsidRPr="0043468D" w:rsidRDefault="00FF6A52" w:rsidP="00FF6A52">
            <w:pPr>
              <w:rPr>
                <w:sz w:val="24"/>
              </w:rPr>
            </w:pPr>
          </w:p>
        </w:tc>
      </w:tr>
    </w:tbl>
    <w:p w14:paraId="6EB652EB" w14:textId="77777777" w:rsidR="00D45DED" w:rsidRPr="0043468D" w:rsidRDefault="00D45DED" w:rsidP="00FF6A52"/>
    <w:p w14:paraId="241E1BC1" w14:textId="00CD0287" w:rsidR="00FF6A52" w:rsidRPr="0043468D" w:rsidRDefault="00BB7460" w:rsidP="009906CE">
      <w:pPr>
        <w:pStyle w:val="Overskrift2"/>
      </w:pPr>
      <w:bookmarkStart w:id="3" w:name="_Toc229050233"/>
      <w:r w:rsidRPr="0043468D">
        <w:t>Vedlegg</w:t>
      </w:r>
      <w:bookmarkEnd w:id="3"/>
    </w:p>
    <w:p w14:paraId="652F7758" w14:textId="77777777" w:rsidR="00612B25" w:rsidRPr="0043468D" w:rsidRDefault="00612B25" w:rsidP="00612B25">
      <w:pPr>
        <w:spacing w:line="276" w:lineRule="auto"/>
      </w:pPr>
      <w:bookmarkStart w:id="4" w:name="_Toc458427942"/>
      <w:r w:rsidRPr="0043468D">
        <w:t>Avtalen består av følgjande dokument:</w:t>
      </w:r>
    </w:p>
    <w:p w14:paraId="6902615A" w14:textId="77777777" w:rsidR="00612B25" w:rsidRPr="0043468D" w:rsidRDefault="00612B25" w:rsidP="00612B25">
      <w:pPr>
        <w:numPr>
          <w:ilvl w:val="0"/>
          <w:numId w:val="2"/>
        </w:numPr>
        <w:spacing w:line="276" w:lineRule="auto"/>
      </w:pPr>
      <w:r w:rsidRPr="0043468D">
        <w:t>Avtaledokumentet</w:t>
      </w:r>
    </w:p>
    <w:p w14:paraId="1B5DB99A" w14:textId="1A3FA51B" w:rsidR="00612B25" w:rsidRPr="0043468D" w:rsidRDefault="00612B25" w:rsidP="00612B25">
      <w:pPr>
        <w:numPr>
          <w:ilvl w:val="0"/>
          <w:numId w:val="2"/>
        </w:numPr>
        <w:spacing w:line="276" w:lineRule="auto"/>
      </w:pPr>
      <w:r w:rsidRPr="0043468D">
        <w:t xml:space="preserve">Vedlegg </w:t>
      </w:r>
      <w:r w:rsidR="004B32EB" w:rsidRPr="0043468D">
        <w:t>1</w:t>
      </w:r>
      <w:r w:rsidRPr="0043468D">
        <w:t xml:space="preserve"> – Kravspesifikasjon</w:t>
      </w:r>
    </w:p>
    <w:p w14:paraId="75A5FEBE" w14:textId="220DD6CC" w:rsidR="00612B25" w:rsidRPr="0043468D" w:rsidRDefault="00612B25" w:rsidP="00612B25">
      <w:pPr>
        <w:numPr>
          <w:ilvl w:val="0"/>
          <w:numId w:val="2"/>
        </w:numPr>
        <w:spacing w:line="276" w:lineRule="auto"/>
      </w:pPr>
      <w:r w:rsidRPr="0043468D">
        <w:t xml:space="preserve">Vedlegg </w:t>
      </w:r>
      <w:r w:rsidR="000E52C1" w:rsidRPr="0043468D">
        <w:t>2</w:t>
      </w:r>
      <w:r w:rsidRPr="0043468D">
        <w:t xml:space="preserve"> – </w:t>
      </w:r>
      <w:r w:rsidR="000E52C1" w:rsidRPr="0043468D">
        <w:t>Tilbodsskjema</w:t>
      </w:r>
      <w:r w:rsidR="00F67D14">
        <w:t xml:space="preserve"> med eventuelle vedlegg</w:t>
      </w:r>
    </w:p>
    <w:p w14:paraId="7C2AA8E5" w14:textId="3F16FB91" w:rsidR="00612B25" w:rsidRPr="0043468D" w:rsidRDefault="00612B25" w:rsidP="00612B25">
      <w:pPr>
        <w:numPr>
          <w:ilvl w:val="0"/>
          <w:numId w:val="2"/>
        </w:numPr>
        <w:spacing w:line="276" w:lineRule="auto"/>
      </w:pPr>
      <w:r w:rsidRPr="0043468D">
        <w:t xml:space="preserve">Vedlegg </w:t>
      </w:r>
      <w:r w:rsidR="000E52C1" w:rsidRPr="0043468D">
        <w:t>3</w:t>
      </w:r>
      <w:r w:rsidRPr="0043468D">
        <w:t xml:space="preserve"> – </w:t>
      </w:r>
      <w:r w:rsidR="00D7456F">
        <w:t>Romskjema</w:t>
      </w:r>
    </w:p>
    <w:p w14:paraId="0FC58D1D" w14:textId="069CCA14" w:rsidR="000E52C1" w:rsidRPr="0043468D" w:rsidRDefault="000E52C1" w:rsidP="00612B25">
      <w:pPr>
        <w:numPr>
          <w:ilvl w:val="0"/>
          <w:numId w:val="2"/>
        </w:numPr>
        <w:spacing w:line="276" w:lineRule="auto"/>
      </w:pPr>
      <w:r w:rsidRPr="0043468D">
        <w:t xml:space="preserve">Vedlegg </w:t>
      </w:r>
      <w:r w:rsidR="004900B3">
        <w:t>4</w:t>
      </w:r>
      <w:r w:rsidRPr="0043468D">
        <w:t xml:space="preserve"> </w:t>
      </w:r>
      <w:r w:rsidR="00C13024" w:rsidRPr="0043468D">
        <w:t xml:space="preserve">– </w:t>
      </w:r>
      <w:r w:rsidRPr="0043468D">
        <w:t>Forpliktingse</w:t>
      </w:r>
      <w:r w:rsidR="00C13024" w:rsidRPr="0043468D">
        <w:t>r</w:t>
      </w:r>
      <w:r w:rsidRPr="0043468D">
        <w:t>klæring</w:t>
      </w:r>
    </w:p>
    <w:p w14:paraId="6906C6B2" w14:textId="3DE8E33A" w:rsidR="00C13024" w:rsidRDefault="00D7456F" w:rsidP="00612B25">
      <w:pPr>
        <w:numPr>
          <w:ilvl w:val="0"/>
          <w:numId w:val="2"/>
        </w:numPr>
        <w:spacing w:line="276" w:lineRule="auto"/>
      </w:pPr>
      <w:r>
        <w:t>Overs</w:t>
      </w:r>
      <w:r w:rsidR="00F67D14">
        <w:t>i</w:t>
      </w:r>
      <w:r>
        <w:t>ktsplanar</w:t>
      </w:r>
      <w:r w:rsidR="00F67D14">
        <w:t xml:space="preserve"> 2. og 3. et</w:t>
      </w:r>
    </w:p>
    <w:p w14:paraId="0421FACC" w14:textId="07963F97" w:rsidR="00F67D14" w:rsidRDefault="00F67D14" w:rsidP="00612B25">
      <w:pPr>
        <w:numPr>
          <w:ilvl w:val="0"/>
          <w:numId w:val="2"/>
        </w:numPr>
        <w:spacing w:line="276" w:lineRule="auto"/>
      </w:pPr>
      <w:r>
        <w:t>Gulv og veggplan 2. og 3. et</w:t>
      </w:r>
    </w:p>
    <w:p w14:paraId="15C241FF" w14:textId="5286B781" w:rsidR="00F67D14" w:rsidRPr="0043468D" w:rsidRDefault="00F67D14" w:rsidP="00612B25">
      <w:pPr>
        <w:numPr>
          <w:ilvl w:val="0"/>
          <w:numId w:val="2"/>
        </w:numPr>
        <w:spacing w:line="276" w:lineRule="auto"/>
      </w:pPr>
      <w:r>
        <w:t>Farge og materialoversikt</w:t>
      </w:r>
    </w:p>
    <w:p w14:paraId="21604129" w14:textId="77777777" w:rsidR="00612B25" w:rsidRPr="0043468D" w:rsidRDefault="00612B25" w:rsidP="00612B25">
      <w:pPr>
        <w:spacing w:line="276" w:lineRule="auto"/>
      </w:pPr>
    </w:p>
    <w:p w14:paraId="04B07B25" w14:textId="77777777" w:rsidR="00612B25" w:rsidRPr="0043468D" w:rsidRDefault="00612B25" w:rsidP="00612B25">
      <w:pPr>
        <w:spacing w:line="276" w:lineRule="auto"/>
      </w:pPr>
      <w:r w:rsidRPr="0043468D">
        <w:lastRenderedPageBreak/>
        <w:t>Ved motstrid i dokument, skal dokumenta gjelde i følgjande prioriterte rekkefølgje:</w:t>
      </w:r>
    </w:p>
    <w:p w14:paraId="0170E53B" w14:textId="77777777" w:rsidR="00612B25" w:rsidRPr="0043468D" w:rsidRDefault="00612B25" w:rsidP="00612B25">
      <w:pPr>
        <w:spacing w:line="276" w:lineRule="auto"/>
      </w:pPr>
    </w:p>
    <w:p w14:paraId="7892DE11" w14:textId="0F81F736" w:rsidR="00612B25" w:rsidRDefault="00612B25" w:rsidP="00612B25">
      <w:pPr>
        <w:numPr>
          <w:ilvl w:val="0"/>
          <w:numId w:val="3"/>
        </w:numPr>
        <w:spacing w:line="276" w:lineRule="auto"/>
      </w:pPr>
      <w:r w:rsidRPr="0043468D">
        <w:t xml:space="preserve">Vedlegg </w:t>
      </w:r>
      <w:r w:rsidR="00057540" w:rsidRPr="0043468D">
        <w:t>1</w:t>
      </w:r>
      <w:r w:rsidRPr="0043468D">
        <w:t xml:space="preserve"> går føre dei andre vedlegga</w:t>
      </w:r>
      <w:r w:rsidR="000B2983">
        <w:t xml:space="preserve"> og avtaledokumentet</w:t>
      </w:r>
      <w:r w:rsidR="00013FE9">
        <w:t>.</w:t>
      </w:r>
      <w:r w:rsidRPr="0043468D">
        <w:t xml:space="preserve"> </w:t>
      </w:r>
    </w:p>
    <w:p w14:paraId="030F7444" w14:textId="6E8DCFF5" w:rsidR="00013FE9" w:rsidRPr="0043468D" w:rsidRDefault="00013FE9" w:rsidP="00013FE9">
      <w:pPr>
        <w:numPr>
          <w:ilvl w:val="0"/>
          <w:numId w:val="3"/>
        </w:numPr>
        <w:spacing w:line="276" w:lineRule="auto"/>
      </w:pPr>
      <w:r w:rsidRPr="0043468D">
        <w:t>Avtaledokumentet går føre</w:t>
      </w:r>
      <w:r>
        <w:t xml:space="preserve"> dei andre vedlegga</w:t>
      </w:r>
      <w:r w:rsidRPr="0043468D">
        <w:t>.</w:t>
      </w:r>
    </w:p>
    <w:p w14:paraId="0125072B" w14:textId="1F7BAA6C" w:rsidR="00F06B2E" w:rsidRPr="0043468D" w:rsidRDefault="00612B25" w:rsidP="00F06B2E">
      <w:pPr>
        <w:numPr>
          <w:ilvl w:val="0"/>
          <w:numId w:val="3"/>
        </w:numPr>
        <w:spacing w:line="276" w:lineRule="auto"/>
      </w:pPr>
      <w:r w:rsidRPr="0043468D">
        <w:t xml:space="preserve">Vedlegg </w:t>
      </w:r>
      <w:r w:rsidR="00057540" w:rsidRPr="0043468D">
        <w:t>2</w:t>
      </w:r>
      <w:r w:rsidRPr="0043468D">
        <w:t xml:space="preserve"> går føre Vedlegg </w:t>
      </w:r>
      <w:r w:rsidR="00057540" w:rsidRPr="0043468D">
        <w:t>1</w:t>
      </w:r>
      <w:r w:rsidRPr="0043468D">
        <w:t xml:space="preserve"> der det går klart og utvitydig fram kva punkt som er endra, erstatta eller gjort tillegg til.</w:t>
      </w:r>
    </w:p>
    <w:p w14:paraId="78F64E09" w14:textId="73AAF925" w:rsidR="00612B25" w:rsidRPr="0043468D" w:rsidRDefault="00612B25" w:rsidP="00F06B2E">
      <w:pPr>
        <w:numPr>
          <w:ilvl w:val="0"/>
          <w:numId w:val="3"/>
        </w:numPr>
        <w:spacing w:line="276" w:lineRule="auto"/>
      </w:pPr>
      <w:r w:rsidRPr="0043468D">
        <w:t>Skriftleg endringsavtale går føre avtaledokumentet og vedlegga.</w:t>
      </w:r>
    </w:p>
    <w:p w14:paraId="4DEA51EC" w14:textId="77777777" w:rsidR="00F06B2E" w:rsidRPr="0043468D" w:rsidRDefault="00F06B2E" w:rsidP="00F06B2E">
      <w:pPr>
        <w:spacing w:line="276" w:lineRule="auto"/>
      </w:pPr>
    </w:p>
    <w:p w14:paraId="248B562F" w14:textId="0438B93C" w:rsidR="00F06B2E" w:rsidRPr="0043468D" w:rsidRDefault="00484DDE" w:rsidP="00484DDE">
      <w:pPr>
        <w:pStyle w:val="Overskrift1"/>
      </w:pPr>
      <w:bookmarkStart w:id="5" w:name="_Toc229050234"/>
      <w:r w:rsidRPr="0043468D">
        <w:t>Avtaleperiode</w:t>
      </w:r>
      <w:bookmarkEnd w:id="5"/>
    </w:p>
    <w:bookmarkEnd w:id="4"/>
    <w:p w14:paraId="34990712" w14:textId="0A06AE71" w:rsidR="006A6D6C" w:rsidRPr="0043468D" w:rsidRDefault="006A6D6C" w:rsidP="006A6D6C">
      <w:pPr>
        <w:spacing w:line="276" w:lineRule="auto"/>
      </w:pPr>
      <w:r w:rsidRPr="0043468D">
        <w:t xml:space="preserve">Avtalen gjeld frå signeringsdato til </w:t>
      </w:r>
      <w:r w:rsidR="000F6873" w:rsidRPr="00966D89">
        <w:t xml:space="preserve">varene er </w:t>
      </w:r>
      <w:r w:rsidRPr="00966D89">
        <w:t xml:space="preserve">levert </w:t>
      </w:r>
    </w:p>
    <w:p w14:paraId="6DB1102F" w14:textId="77777777" w:rsidR="006A6D6C" w:rsidRPr="0043468D" w:rsidRDefault="006A6D6C" w:rsidP="006A6D6C">
      <w:pPr>
        <w:spacing w:line="276" w:lineRule="auto"/>
        <w:rPr>
          <w:highlight w:val="yellow"/>
        </w:rPr>
      </w:pPr>
    </w:p>
    <w:p w14:paraId="3F992DDD" w14:textId="14C75BC5" w:rsidR="005A5E6E" w:rsidRPr="0043468D" w:rsidRDefault="00344A6D" w:rsidP="00344A6D">
      <w:pPr>
        <w:pStyle w:val="Overskrift1"/>
      </w:pPr>
      <w:bookmarkStart w:id="6" w:name="_Toc229050235"/>
      <w:r w:rsidRPr="0043468D">
        <w:t>Levering</w:t>
      </w:r>
      <w:bookmarkEnd w:id="6"/>
    </w:p>
    <w:p w14:paraId="221938BE" w14:textId="1F388487" w:rsidR="00344A6D" w:rsidRPr="0043468D" w:rsidRDefault="00344A6D" w:rsidP="009906CE">
      <w:pPr>
        <w:pStyle w:val="Overskrift2"/>
      </w:pPr>
      <w:bookmarkStart w:id="7" w:name="_Toc229050236"/>
      <w:r w:rsidRPr="0043468D">
        <w:t>Generelt</w:t>
      </w:r>
      <w:bookmarkEnd w:id="7"/>
    </w:p>
    <w:p w14:paraId="77369C5E" w14:textId="77777777" w:rsidR="00A64834" w:rsidRPr="0043468D" w:rsidRDefault="00A64834" w:rsidP="00A64834">
      <w:r w:rsidRPr="0043468D">
        <w:t xml:space="preserve">Leveransen skal vere forsvarleg pakka, merka og fritt levert på avtalt leveringsstad (DDP) i samsvar med INCOTERMS 2020. Varene skal transporterast slik at kvaliteten på produkta ikkje minskar. </w:t>
      </w:r>
    </w:p>
    <w:p w14:paraId="0519A7FB" w14:textId="77777777" w:rsidR="00A64834" w:rsidRPr="0043468D" w:rsidRDefault="00A64834" w:rsidP="00A64834"/>
    <w:p w14:paraId="444DF5F7" w14:textId="77777777" w:rsidR="00A64834" w:rsidRPr="0043468D" w:rsidRDefault="00A64834" w:rsidP="00A64834">
      <w:r w:rsidRPr="0043468D">
        <w:t>Alle sendingar skal vere godt merka med leveringsadresse og leveringsstad hjå den einskilde brukar. Pakksetel skal være lett synleg og merka med ordrenummer, bestillar/sakshandsamar sitt namn og leveringsstad. Transportør må forsikre seg om at varene blir levert på rett plass. Leverandør/transportør skal ta med eventuell emballasje i retur.</w:t>
      </w:r>
    </w:p>
    <w:p w14:paraId="7DE1DDE4" w14:textId="77777777" w:rsidR="00A64834" w:rsidRPr="0043468D" w:rsidRDefault="00A64834" w:rsidP="00A64834"/>
    <w:p w14:paraId="5D0A79E0" w14:textId="4F4CBEC0" w:rsidR="00A64834" w:rsidRPr="0043468D" w:rsidRDefault="00A64834" w:rsidP="00A64834">
      <w:r w:rsidRPr="0043468D">
        <w:t>Levering er godkjent når varen er levert i samsvar med avtale på tilvist stad, og transportør har fått bestillar sin signatur for mottak av leveransen. Oppdragsgjevar skal skriftleg gje melding til leverandøren dersom leveransen ikkje er akseptert, samt årsaka til dette.</w:t>
      </w:r>
    </w:p>
    <w:p w14:paraId="75F25E90" w14:textId="77777777" w:rsidR="00A64834" w:rsidRPr="0043468D" w:rsidRDefault="00A64834" w:rsidP="00A64834"/>
    <w:p w14:paraId="6E22B27F" w14:textId="77777777" w:rsidR="00A64834" w:rsidRPr="0043468D" w:rsidRDefault="00A64834" w:rsidP="00A64834">
      <w:r w:rsidRPr="0043468D">
        <w:t xml:space="preserve">Ved vareknappleik skal leverandøren gje leveringar til oppdragsgjevar høgaste prioritet. Om leverandøren er tom for varer i standardsortiment skal oppdragsgjevar gjevast tilsvarande eller betre vare. Dersom leverandøren ikkje kan levere i samsvar med leveringstid fastsett i avtalen eller ikkje kan levere tilsvarande eller betre vare, skal oppdragsgjevar ha retten til å bestille/kjøpe varer hos andre. </w:t>
      </w:r>
    </w:p>
    <w:p w14:paraId="44269977" w14:textId="77777777" w:rsidR="00A64834" w:rsidRPr="0043468D" w:rsidRDefault="00A64834" w:rsidP="00A64834"/>
    <w:p w14:paraId="4FFC4B9D" w14:textId="17DA304B" w:rsidR="00A9031F" w:rsidRPr="0043468D" w:rsidRDefault="00A64834" w:rsidP="00A64834">
      <w:r w:rsidRPr="0043468D">
        <w:t>Dersom det er avtalt at leverandøren skal utføre montering/ installering, og/eller at det i samband med levering skal bli utført funksjonsprøvar, vert levering først rekna skjedd når montasje/installering og/eller prøvene er ferdig utført</w:t>
      </w:r>
    </w:p>
    <w:p w14:paraId="56184FDE" w14:textId="77777777" w:rsidR="00A64834" w:rsidRPr="0043468D" w:rsidRDefault="00A64834" w:rsidP="00A64834"/>
    <w:p w14:paraId="08875A17" w14:textId="3AF92A45" w:rsidR="00813E47" w:rsidRPr="0043468D" w:rsidRDefault="00813E47" w:rsidP="00813E47">
      <w:pPr>
        <w:pStyle w:val="Overskrift2"/>
      </w:pPr>
      <w:bookmarkStart w:id="8" w:name="_Toc229050237"/>
      <w:r w:rsidRPr="0043468D">
        <w:t>Leveringstider</w:t>
      </w:r>
      <w:bookmarkEnd w:id="8"/>
    </w:p>
    <w:p w14:paraId="64B5CC4A" w14:textId="77777777" w:rsidR="004B528B" w:rsidRPr="0043468D" w:rsidRDefault="004B528B" w:rsidP="004B528B">
      <w:r w:rsidRPr="0043468D">
        <w:t>Levering skal skje innafor normal arbeidstid, før kl. 15.00, dersom ikkje anna er avtalt med den einskilde eininga.</w:t>
      </w:r>
    </w:p>
    <w:p w14:paraId="2165D945" w14:textId="77777777" w:rsidR="00813E47" w:rsidRPr="0043468D" w:rsidRDefault="00813E47" w:rsidP="00A64834"/>
    <w:p w14:paraId="65208EC4" w14:textId="52760C8F" w:rsidR="00A9031F" w:rsidRPr="0043468D" w:rsidRDefault="00543AA8" w:rsidP="009906CE">
      <w:pPr>
        <w:pStyle w:val="Overskrift2"/>
      </w:pPr>
      <w:bookmarkStart w:id="9" w:name="_Toc229050238"/>
      <w:r w:rsidRPr="0043468D">
        <w:t>Leveringsfrister</w:t>
      </w:r>
      <w:bookmarkEnd w:id="9"/>
    </w:p>
    <w:p w14:paraId="5E128A83" w14:textId="77777777" w:rsidR="008E4062" w:rsidRPr="0043468D" w:rsidRDefault="008E4062" w:rsidP="000D1B7F"/>
    <w:p w14:paraId="79E0809B" w14:textId="745C7F05" w:rsidR="000D1B7F" w:rsidRPr="0043468D" w:rsidRDefault="000D1B7F" w:rsidP="000D1B7F">
      <w:r w:rsidRPr="0043468D">
        <w:lastRenderedPageBreak/>
        <w:t xml:space="preserve">Leveringsfrister er inkludert i Vedlegg </w:t>
      </w:r>
      <w:r w:rsidR="004B528B" w:rsidRPr="0043468D">
        <w:t>1</w:t>
      </w:r>
      <w:r w:rsidRPr="0043468D">
        <w:t xml:space="preserve"> – Kravspesifikasjon / Vedlegg </w:t>
      </w:r>
      <w:r w:rsidR="00BF1AE0">
        <w:t>2</w:t>
      </w:r>
      <w:r w:rsidRPr="0043468D">
        <w:t xml:space="preserve"> Leverandøren si</w:t>
      </w:r>
      <w:r w:rsidR="002A3942" w:rsidRPr="0043468D">
        <w:t>tt tilbod</w:t>
      </w:r>
      <w:r w:rsidRPr="0043468D">
        <w:t>.</w:t>
      </w:r>
    </w:p>
    <w:p w14:paraId="34B2AE73" w14:textId="77777777" w:rsidR="000D1B7F" w:rsidRPr="0043468D" w:rsidRDefault="000D1B7F" w:rsidP="000D1B7F"/>
    <w:p w14:paraId="043EE7DF" w14:textId="13DEEDCB" w:rsidR="007E207A" w:rsidRPr="0043468D" w:rsidRDefault="001A3060" w:rsidP="001A3060">
      <w:pPr>
        <w:pStyle w:val="Overskrift1"/>
      </w:pPr>
      <w:bookmarkStart w:id="10" w:name="_Toc229050239"/>
      <w:r w:rsidRPr="0043468D">
        <w:t xml:space="preserve">Kansellering, avbestilling og </w:t>
      </w:r>
      <w:r w:rsidR="0013357B" w:rsidRPr="0043468D">
        <w:t>retur av varer</w:t>
      </w:r>
      <w:bookmarkEnd w:id="10"/>
    </w:p>
    <w:p w14:paraId="0DDB60F5" w14:textId="77777777" w:rsidR="0013357B" w:rsidRPr="0043468D" w:rsidRDefault="0013357B" w:rsidP="0013357B">
      <w:r w:rsidRPr="0043468D">
        <w:t>Fram til skriftleg ordrestadfesting frå leverandør er kome fram til oppdragsgjevar, kan oppdragsgjevar utan varsel og særskilt grunn kansellere leveransen utan at dette får konsekvensar.</w:t>
      </w:r>
    </w:p>
    <w:p w14:paraId="342347C9" w14:textId="77777777" w:rsidR="0013357B" w:rsidRPr="0043468D" w:rsidRDefault="0013357B" w:rsidP="0013357B"/>
    <w:p w14:paraId="4885A703" w14:textId="7C2FB53D" w:rsidR="0013357B" w:rsidRPr="0043468D" w:rsidRDefault="0013357B" w:rsidP="0013357B">
      <w:r w:rsidRPr="0043468D">
        <w:t xml:space="preserve">Fram til faktisk levering har skjedd kan oppdragsgjevar med skriftleg varsel til leverandøren avbestille heilt eller </w:t>
      </w:r>
      <w:r w:rsidRPr="00BF1AE0">
        <w:t>delvis. Ved slik avbestilling skal oppdragsgjevar betale eit avbestillingsgebyr, rekna til 5% av verdien av den avbestilte leveransen</w:t>
      </w:r>
      <w:r w:rsidR="00BF1AE0" w:rsidRPr="00BF1AE0">
        <w:t>.</w:t>
      </w:r>
    </w:p>
    <w:p w14:paraId="4A64F262" w14:textId="77777777" w:rsidR="0013357B" w:rsidRPr="0043468D" w:rsidRDefault="0013357B" w:rsidP="0013357B"/>
    <w:p w14:paraId="1DB380B5" w14:textId="77777777" w:rsidR="0013357B" w:rsidRPr="0043468D" w:rsidRDefault="0013357B" w:rsidP="0013357B">
      <w:r w:rsidRPr="0043468D">
        <w:t xml:space="preserve">Ved avbestilling av leveranse som er tilverka særskilt eller tilverka etter bestilling for oppdragsgjevar, og leverandøren ikkje kan selje produktet vidare utan tap, skal oppdragsgjevar dekke leverandøren sitt dokumenterte tap, oppad avgrensa til avtalt pris for nemnde leveranse. </w:t>
      </w:r>
    </w:p>
    <w:p w14:paraId="0A5D50D6" w14:textId="77777777" w:rsidR="0013357B" w:rsidRPr="0043468D" w:rsidRDefault="0013357B" w:rsidP="0013357B"/>
    <w:p w14:paraId="53507D16" w14:textId="593B9255" w:rsidR="00CF3316" w:rsidRPr="0043468D" w:rsidRDefault="00CF3316" w:rsidP="00CF3316">
      <w:pPr>
        <w:pStyle w:val="Overskrift1"/>
      </w:pPr>
      <w:bookmarkStart w:id="11" w:name="_Toc229050240"/>
      <w:r w:rsidRPr="0043468D">
        <w:t>Endringar</w:t>
      </w:r>
      <w:bookmarkEnd w:id="11"/>
    </w:p>
    <w:p w14:paraId="6E9307D3" w14:textId="4F8CD8B4" w:rsidR="001A3060" w:rsidRPr="0043468D" w:rsidRDefault="00CF3316" w:rsidP="009906CE">
      <w:pPr>
        <w:pStyle w:val="Overskrift2"/>
      </w:pPr>
      <w:bookmarkStart w:id="12" w:name="_Toc229050241"/>
      <w:r w:rsidRPr="0043468D">
        <w:t>Generelt</w:t>
      </w:r>
      <w:bookmarkEnd w:id="12"/>
    </w:p>
    <w:p w14:paraId="73D0F2C8" w14:textId="69A010CA" w:rsidR="00FB5A03" w:rsidRPr="0043468D" w:rsidRDefault="00FB5A03" w:rsidP="00FB5A03">
      <w:r w:rsidRPr="0043468D">
        <w:t xml:space="preserve">Innanfor det partane rimelegvis kunne forvente då avtalen vart inngått, kan oppdragsgjevar krevje kvalitetsmessige og/eller kvantitetsmessige endringar i leveransen. Om vilkåra i avtalen vert endra vesentleg utover det partane hadde føresett ved inngåinga av avtalen, </w:t>
      </w:r>
      <w:r w:rsidRPr="009C57A7">
        <w:t>har partane rett til å</w:t>
      </w:r>
      <w:r w:rsidRPr="0043468D">
        <w:t xml:space="preserve"> krevje revisjon av avtalen.</w:t>
      </w:r>
    </w:p>
    <w:p w14:paraId="31FEC57D" w14:textId="77777777" w:rsidR="00FB5A03" w:rsidRPr="0043468D" w:rsidRDefault="00FB5A03" w:rsidP="00FB5A03"/>
    <w:p w14:paraId="15EB165E" w14:textId="77777777" w:rsidR="00FB5A03" w:rsidRPr="0043468D" w:rsidRDefault="00FB5A03" w:rsidP="00FB5A03">
      <w:r w:rsidRPr="0043468D">
        <w:t xml:space="preserve">Ved mottak av ein endringsordre skal leverandøren utan ugrunna opphald setje denne i verk, sjølv om endringsordren si eventuelle verknad på vilkåra i avtalen ikkje er fastsett. </w:t>
      </w:r>
    </w:p>
    <w:p w14:paraId="76C5D256" w14:textId="77777777" w:rsidR="00FB5A03" w:rsidRPr="0043468D" w:rsidRDefault="00FB5A03" w:rsidP="00FB5A03"/>
    <w:p w14:paraId="1E23244E" w14:textId="77777777" w:rsidR="00FB5A03" w:rsidRPr="0043468D" w:rsidRDefault="00FB5A03" w:rsidP="00FB5A03">
      <w:r w:rsidRPr="0043468D">
        <w:t>Har leverandøren forslag til endringar, skal oppdragsgjevar varslast skriftleg om dette så snart dette blir klart for leverandøren. Endringar skal vere godkjente av oppdragsgjevar ved skriftleg endringsordre før dei vert sett i verk.</w:t>
      </w:r>
    </w:p>
    <w:p w14:paraId="45348FF0" w14:textId="77777777" w:rsidR="00FB5A03" w:rsidRPr="0043468D" w:rsidRDefault="00FB5A03" w:rsidP="00FB5A03"/>
    <w:p w14:paraId="0C82CE98" w14:textId="77777777" w:rsidR="00FB5A03" w:rsidRPr="0043468D" w:rsidRDefault="00FB5A03" w:rsidP="00FB5A03">
      <w:r w:rsidRPr="0043468D">
        <w:t xml:space="preserve">Leverandøren skal føre katalog over endringar, og kopi av katalogen skal sendast oppdragsgjevar utan ugrunna opphald. </w:t>
      </w:r>
    </w:p>
    <w:p w14:paraId="5DC749CF" w14:textId="77777777" w:rsidR="00276EF4" w:rsidRPr="0043468D" w:rsidRDefault="00276EF4" w:rsidP="00463923">
      <w:pPr>
        <w:spacing w:before="240" w:after="60"/>
      </w:pPr>
    </w:p>
    <w:p w14:paraId="5D2E9963" w14:textId="0369635A" w:rsidR="00F908F1" w:rsidRPr="0043468D" w:rsidRDefault="00F908F1" w:rsidP="009906CE">
      <w:pPr>
        <w:pStyle w:val="Overskrift1"/>
      </w:pPr>
      <w:bookmarkStart w:id="13" w:name="_Toc229050242"/>
      <w:r w:rsidRPr="0043468D">
        <w:t>Prisar</w:t>
      </w:r>
      <w:bookmarkEnd w:id="13"/>
    </w:p>
    <w:p w14:paraId="7B3C6B4A" w14:textId="48F87899" w:rsidR="00F908F1" w:rsidRPr="0043468D" w:rsidRDefault="00F908F1" w:rsidP="009906CE">
      <w:pPr>
        <w:pStyle w:val="Overskrift2"/>
      </w:pPr>
      <w:bookmarkStart w:id="14" w:name="_Toc229050243"/>
      <w:r w:rsidRPr="0043468D">
        <w:t>Generelt</w:t>
      </w:r>
      <w:bookmarkEnd w:id="14"/>
    </w:p>
    <w:p w14:paraId="57DB6B4F" w14:textId="0510D7B5" w:rsidR="00696EA4" w:rsidRPr="0043468D" w:rsidRDefault="00696EA4" w:rsidP="00696EA4">
      <w:r w:rsidRPr="0043468D">
        <w:t xml:space="preserve">Prisane er gjevne i NOK og eks mva og skal inkludere alle kostnadar forbunde med leveransen, slik som emballasje, administrasjons- og faktureringskostnadar, toll, skattar og andre avgifter osb. </w:t>
      </w:r>
    </w:p>
    <w:p w14:paraId="17B09B74" w14:textId="77777777" w:rsidR="00696EA4" w:rsidRPr="0043468D" w:rsidRDefault="00696EA4" w:rsidP="00696EA4"/>
    <w:p w14:paraId="6D487E3D" w14:textId="77777777" w:rsidR="00696EA4" w:rsidRPr="0043468D" w:rsidRDefault="00696EA4" w:rsidP="00696EA4">
      <w:r w:rsidRPr="0043468D">
        <w:t xml:space="preserve">Dersom det er avtalt at leverandøren skal utføre montasje/installering, og/eller at det i forbindelse med levering og installasjon/montasje utføres etter en fast avtalt pris, </w:t>
      </w:r>
      <w:r w:rsidRPr="0043468D">
        <w:lastRenderedPageBreak/>
        <w:t xml:space="preserve">omfattar denne alle utgifter som ikkje eksplisitt er unntatt, samt prøvedrift og idriftsetjing. </w:t>
      </w:r>
    </w:p>
    <w:p w14:paraId="3247EB5E" w14:textId="77777777" w:rsidR="00F13C20" w:rsidRDefault="00F13C20" w:rsidP="00F13C20">
      <w:pPr>
        <w:spacing w:line="276" w:lineRule="auto"/>
      </w:pPr>
    </w:p>
    <w:p w14:paraId="01B2D449" w14:textId="160BBE18" w:rsidR="008543AE" w:rsidRPr="005E2289" w:rsidRDefault="00013FE9" w:rsidP="005E2289">
      <w:pPr>
        <w:spacing w:line="276" w:lineRule="auto"/>
        <w:rPr>
          <w:i/>
          <w:iCs/>
        </w:rPr>
      </w:pPr>
      <w:r>
        <w:t xml:space="preserve">Prisane skal </w:t>
      </w:r>
      <w:r w:rsidR="008474FE">
        <w:t>ikkje prisjusterast</w:t>
      </w:r>
    </w:p>
    <w:p w14:paraId="74A42EA6" w14:textId="77777777" w:rsidR="00610805" w:rsidRPr="0043468D" w:rsidRDefault="00610805" w:rsidP="00610805"/>
    <w:p w14:paraId="0061EF09" w14:textId="22CA2CF6" w:rsidR="00A55074" w:rsidRPr="0043468D" w:rsidRDefault="00A55074" w:rsidP="00D854B4">
      <w:pPr>
        <w:pStyle w:val="Overskrift1"/>
      </w:pPr>
      <w:bookmarkStart w:id="15" w:name="_Toc229050244"/>
      <w:r w:rsidRPr="0043468D">
        <w:t>Fakturering og betaling</w:t>
      </w:r>
      <w:bookmarkEnd w:id="15"/>
    </w:p>
    <w:p w14:paraId="7F850A76" w14:textId="7BC6DCBE" w:rsidR="005B1E32" w:rsidRPr="0043468D" w:rsidRDefault="005B1E32" w:rsidP="005B1E32">
      <w:pPr>
        <w:pStyle w:val="Overskrift2"/>
      </w:pPr>
      <w:bookmarkStart w:id="16" w:name="_Toc229050245"/>
      <w:r w:rsidRPr="0043468D">
        <w:t>Generelle føresegner</w:t>
      </w:r>
      <w:bookmarkEnd w:id="16"/>
    </w:p>
    <w:p w14:paraId="183019EE" w14:textId="1A99209E" w:rsidR="00641E26" w:rsidRPr="0043468D" w:rsidRDefault="00641E26" w:rsidP="00641E26">
      <w:r w:rsidRPr="0043468D">
        <w:t>Betaling skal skje innan 30 kalenderdagar etter at korrekt faktura er motteken. Betaling av faktura betyr ikkje at fakturaunderlaget er akseptert.</w:t>
      </w:r>
    </w:p>
    <w:p w14:paraId="085F6F32" w14:textId="77777777" w:rsidR="00641E26" w:rsidRPr="0043468D" w:rsidRDefault="00641E26" w:rsidP="00641E26"/>
    <w:p w14:paraId="64A0BDF9" w14:textId="77777777" w:rsidR="00C03985" w:rsidRPr="0043468D" w:rsidRDefault="00C03985" w:rsidP="00C03985">
      <w:r w:rsidRPr="0043468D">
        <w:t>Ved betaling kan oppdragsgjevar gjere frådrag for eventuell forskotsbetaling, kreditnota eller påløpt dagbot. Omtvista eller utilstrekkeleg dokumenterte faktura vert først betalt når det føreligg nytt fakturagrunnlag, kreditnota og/eller ny faktura.</w:t>
      </w:r>
    </w:p>
    <w:p w14:paraId="6815A42F" w14:textId="77777777" w:rsidR="00641E26" w:rsidRPr="0043468D" w:rsidRDefault="00641E26" w:rsidP="00641E26">
      <w:pPr>
        <w:spacing w:line="276" w:lineRule="auto"/>
      </w:pPr>
    </w:p>
    <w:p w14:paraId="21488BDF" w14:textId="77777777" w:rsidR="00641E26" w:rsidRPr="0043468D" w:rsidRDefault="00641E26" w:rsidP="00641E26">
      <w:pPr>
        <w:spacing w:line="276" w:lineRule="auto"/>
      </w:pPr>
      <w:r w:rsidRPr="0043468D">
        <w:t>Ved avvik mellom ordrebeløp og mottatt faktura, skal oppdragsgjevar varsle leverandøren om avviket innan betalingsfristen for faktura. Leverandøren skal utan ugrunna opphald rette opp avviket og sende kreditnota til den eininga hos oppdragsgjevar som har sendt bestillinga. Om det er avvik mellom pris i ordre og pris på faktura, skal eininga betale det beløpet som er gjeve i ordren.</w:t>
      </w:r>
    </w:p>
    <w:p w14:paraId="772AB9F5" w14:textId="77777777" w:rsidR="00641E26" w:rsidRPr="0043468D" w:rsidRDefault="00641E26" w:rsidP="00641E26">
      <w:pPr>
        <w:spacing w:line="276" w:lineRule="auto"/>
      </w:pPr>
    </w:p>
    <w:p w14:paraId="3D2CE4F0" w14:textId="77777777" w:rsidR="00641E26" w:rsidRPr="0043468D" w:rsidRDefault="00641E26" w:rsidP="00641E26">
      <w:pPr>
        <w:spacing w:line="276" w:lineRule="auto"/>
      </w:pPr>
      <w:r w:rsidRPr="005E2289">
        <w:t>Innan 60 kalenderdagar</w:t>
      </w:r>
      <w:r w:rsidRPr="0043468D">
        <w:t xml:space="preserve"> etter at avtalen er avslutta skal leverandøren sende eventuell sluttfaktura. Sluttfaktura skal dekke alle leverandøren sine krav i medhald av avtalen. Krav som ikkje er tatt med i sluttfaktura kan ikkje seinare gjerast gjeldande. Faktura skal merkast ”Sluttfaktura”. </w:t>
      </w:r>
    </w:p>
    <w:p w14:paraId="045FC3D7" w14:textId="77777777" w:rsidR="00641E26" w:rsidRPr="0043468D" w:rsidRDefault="00641E26" w:rsidP="00641E26">
      <w:pPr>
        <w:spacing w:line="276" w:lineRule="auto"/>
      </w:pPr>
    </w:p>
    <w:p w14:paraId="68E8B0E5" w14:textId="77777777" w:rsidR="00641E26" w:rsidRPr="0043468D" w:rsidRDefault="00641E26" w:rsidP="00641E26">
      <w:pPr>
        <w:spacing w:line="276" w:lineRule="auto"/>
      </w:pPr>
      <w:r w:rsidRPr="0043468D">
        <w:t>Omtvista krav forfell ikkje til betaling før det er oppnådd semje, eventuelt før rettskraftig dom er avsagt.</w:t>
      </w:r>
    </w:p>
    <w:p w14:paraId="42DF7B34" w14:textId="77777777" w:rsidR="00247919" w:rsidRPr="0043468D" w:rsidRDefault="00247919" w:rsidP="00641E26">
      <w:pPr>
        <w:spacing w:line="276" w:lineRule="auto"/>
      </w:pPr>
    </w:p>
    <w:p w14:paraId="33C4EE90" w14:textId="21227B43" w:rsidR="00247919" w:rsidRPr="0043468D" w:rsidRDefault="00247919" w:rsidP="00247919">
      <w:pPr>
        <w:pStyle w:val="Overskrift2"/>
      </w:pPr>
      <w:bookmarkStart w:id="17" w:name="_Toc229050246"/>
      <w:r w:rsidRPr="0043468D">
        <w:t>Fakturering</w:t>
      </w:r>
      <w:bookmarkEnd w:id="17"/>
    </w:p>
    <w:p w14:paraId="1FB6CA37" w14:textId="573A0FD9" w:rsidR="00247919" w:rsidRPr="0043468D" w:rsidRDefault="00247919" w:rsidP="00247919">
      <w:pPr>
        <w:pStyle w:val="Overskrift3"/>
      </w:pPr>
      <w:bookmarkStart w:id="18" w:name="_Toc229050247"/>
      <w:r w:rsidRPr="0043468D">
        <w:t>Generelt</w:t>
      </w:r>
      <w:bookmarkEnd w:id="18"/>
    </w:p>
    <w:p w14:paraId="113FAB47" w14:textId="77777777" w:rsidR="00B34184" w:rsidRPr="0043468D" w:rsidRDefault="00B34184" w:rsidP="00B34184">
      <w:pPr>
        <w:spacing w:line="276" w:lineRule="auto"/>
      </w:pPr>
      <w:r w:rsidRPr="0043468D">
        <w:t>Faktura skal sendast elektronisk i EHF-format via aksesspunkt. Purring på faktura og kreditnota skal også sendast via EHF om ikkje anna er avtalt. Faktura pr. post eller e-post vert returnert.</w:t>
      </w:r>
    </w:p>
    <w:p w14:paraId="529A8554" w14:textId="77777777" w:rsidR="00B34184" w:rsidRPr="0043468D" w:rsidRDefault="00B34184" w:rsidP="00B34184">
      <w:pPr>
        <w:spacing w:line="276" w:lineRule="auto"/>
      </w:pPr>
    </w:p>
    <w:p w14:paraId="0CF9CCBF" w14:textId="07D36E35" w:rsidR="00B34184" w:rsidRPr="0043468D" w:rsidRDefault="00B34184" w:rsidP="00B34184">
      <w:pPr>
        <w:spacing w:line="276" w:lineRule="auto"/>
      </w:pPr>
      <w:r w:rsidRPr="0043468D">
        <w:t xml:space="preserve">Elektronisk fakturaadresse Sogndal kommune: </w:t>
      </w:r>
      <w:r w:rsidR="004067BE" w:rsidRPr="0043468D">
        <w:t>922121893</w:t>
      </w:r>
    </w:p>
    <w:p w14:paraId="6D616BB4" w14:textId="77777777" w:rsidR="00B34184" w:rsidRPr="0043468D" w:rsidRDefault="00B34184" w:rsidP="00B34184">
      <w:pPr>
        <w:spacing w:line="276" w:lineRule="auto"/>
      </w:pPr>
    </w:p>
    <w:p w14:paraId="4D6DB933" w14:textId="77777777" w:rsidR="00B34184" w:rsidRPr="0043468D" w:rsidRDefault="00B34184" w:rsidP="00B34184">
      <w:pPr>
        <w:spacing w:line="276" w:lineRule="auto"/>
      </w:pPr>
      <w:r w:rsidRPr="0043468D">
        <w:t xml:space="preserve">Leverandøren må informere oppdragsgjevar før sending av første elektroniske faktura slik at oppdragsgjevar kan stadfeste at fakturaen har kome fram og at den har korrekt merking. </w:t>
      </w:r>
    </w:p>
    <w:p w14:paraId="0566A715" w14:textId="77777777" w:rsidR="00B34184" w:rsidRPr="0043468D" w:rsidRDefault="00B34184" w:rsidP="00B34184">
      <w:pPr>
        <w:spacing w:line="276" w:lineRule="auto"/>
      </w:pPr>
    </w:p>
    <w:p w14:paraId="4E248407" w14:textId="77777777" w:rsidR="00B34184" w:rsidRPr="0043468D" w:rsidRDefault="00B34184" w:rsidP="00B34184">
      <w:pPr>
        <w:spacing w:line="276" w:lineRule="auto"/>
      </w:pPr>
      <w:r w:rsidRPr="0043468D">
        <w:t>Oppdragsgjevar har rett til å returnere fakturaer som ikkje tilfredsstiller krava til innhald og merking.</w:t>
      </w:r>
    </w:p>
    <w:p w14:paraId="46658C34" w14:textId="77777777" w:rsidR="00B34184" w:rsidRPr="0043468D" w:rsidRDefault="00B34184" w:rsidP="00B34184">
      <w:pPr>
        <w:spacing w:line="276" w:lineRule="auto"/>
      </w:pPr>
    </w:p>
    <w:p w14:paraId="3561E8BC" w14:textId="2DCBF78C" w:rsidR="00B34184" w:rsidRPr="0043468D" w:rsidRDefault="00B34184" w:rsidP="00F121D2">
      <w:pPr>
        <w:pStyle w:val="Overskrift3"/>
      </w:pPr>
      <w:bookmarkStart w:id="19" w:name="_Toc229050248"/>
      <w:r w:rsidRPr="0043468D">
        <w:lastRenderedPageBreak/>
        <w:t>Innhald og merking av faktura</w:t>
      </w:r>
      <w:bookmarkEnd w:id="19"/>
    </w:p>
    <w:p w14:paraId="0BEFBB32" w14:textId="3B63278E" w:rsidR="00767EE5" w:rsidRPr="0043468D" w:rsidRDefault="00767EE5" w:rsidP="00767EE5">
      <w:pPr>
        <w:autoSpaceDE w:val="0"/>
        <w:autoSpaceDN w:val="0"/>
        <w:adjustRightInd w:val="0"/>
        <w:spacing w:before="120" w:after="120"/>
      </w:pPr>
      <w:r w:rsidRPr="0043468D">
        <w:t>Fakturering skal skje med bakgrunn i dokumentert gjennomførte leveransar.</w:t>
      </w:r>
      <w:r w:rsidRPr="0043468D" w:rsidDel="00271937">
        <w:t xml:space="preserve"> </w:t>
      </w:r>
    </w:p>
    <w:p w14:paraId="06ED14E1" w14:textId="77777777" w:rsidR="00767EE5" w:rsidRPr="0043468D" w:rsidRDefault="00767EE5" w:rsidP="00767EE5">
      <w:r w:rsidRPr="0043468D">
        <w:t>Faktura skal vere så detaljert at alle postar kan refererast klart til bestillinga. Leverandøren skal legge ved dokumentasjon som er naudsynt for at bestillar skal kunne kontrollere det fakturerte beløpet.</w:t>
      </w:r>
    </w:p>
    <w:p w14:paraId="5B10221C" w14:textId="77777777" w:rsidR="00E366C4" w:rsidRPr="0043468D" w:rsidRDefault="00E366C4" w:rsidP="00767EE5">
      <w:pPr>
        <w:autoSpaceDE w:val="0"/>
        <w:autoSpaceDN w:val="0"/>
        <w:adjustRightInd w:val="0"/>
        <w:spacing w:before="120" w:after="120"/>
      </w:pPr>
    </w:p>
    <w:p w14:paraId="418E72F3" w14:textId="3DAA6184" w:rsidR="00E366C4" w:rsidRPr="0043468D" w:rsidRDefault="00E366C4" w:rsidP="00E366C4">
      <w:pPr>
        <w:pStyle w:val="Overskrift1"/>
      </w:pPr>
      <w:bookmarkStart w:id="20" w:name="_Toc229050249"/>
      <w:r w:rsidRPr="0043468D">
        <w:t>Møte og rapportering</w:t>
      </w:r>
      <w:bookmarkEnd w:id="20"/>
    </w:p>
    <w:p w14:paraId="3481A014" w14:textId="533ADE82" w:rsidR="00E366C4" w:rsidRPr="0043468D" w:rsidRDefault="00E366C4" w:rsidP="00E366C4">
      <w:pPr>
        <w:pStyle w:val="Overskrift2"/>
      </w:pPr>
      <w:bookmarkStart w:id="21" w:name="_Toc229050250"/>
      <w:r w:rsidRPr="0043468D">
        <w:t>Møte</w:t>
      </w:r>
      <w:bookmarkEnd w:id="21"/>
    </w:p>
    <w:p w14:paraId="73BBFBEF" w14:textId="77777777" w:rsidR="00CE44D3" w:rsidRPr="0043468D" w:rsidRDefault="00CE44D3" w:rsidP="00CE44D3">
      <w:pPr>
        <w:spacing w:line="276" w:lineRule="auto"/>
      </w:pPr>
      <w:r w:rsidRPr="0043468D">
        <w:t>Møte mellom partane skal finne stad ved behov for å sikre gjennomføring av intensjonane i avtalen.</w:t>
      </w:r>
    </w:p>
    <w:p w14:paraId="0DBCFBC2" w14:textId="77777777" w:rsidR="00CE44D3" w:rsidRPr="0043468D" w:rsidRDefault="00CE44D3" w:rsidP="00CE44D3">
      <w:pPr>
        <w:spacing w:line="276" w:lineRule="auto"/>
      </w:pPr>
    </w:p>
    <w:p w14:paraId="47892778" w14:textId="628B7122" w:rsidR="00CE44D3" w:rsidRPr="0043468D" w:rsidRDefault="00CE44D3" w:rsidP="00AC6789">
      <w:pPr>
        <w:spacing w:line="276" w:lineRule="auto"/>
      </w:pPr>
      <w:r w:rsidRPr="0043468D">
        <w:t xml:space="preserve">Dersom ikkje anna er avtalt er oppdragsgjevar ansvarleg for utarbeiding av møtereferat, som skal sendast leverandøren for godkjenning innan fem verkedagar etter møtet. </w:t>
      </w:r>
    </w:p>
    <w:p w14:paraId="62B7BEA2" w14:textId="77777777" w:rsidR="00352D35" w:rsidRPr="0043468D" w:rsidRDefault="00352D35" w:rsidP="00AC6789">
      <w:pPr>
        <w:spacing w:line="276" w:lineRule="auto"/>
      </w:pPr>
    </w:p>
    <w:p w14:paraId="0DC19653" w14:textId="500FB26D" w:rsidR="003106A7" w:rsidRPr="006B2831" w:rsidRDefault="00372C5B" w:rsidP="003106A7">
      <w:pPr>
        <w:pStyle w:val="Overskrift2"/>
      </w:pPr>
      <w:bookmarkStart w:id="22" w:name="_Toc229050251"/>
      <w:r w:rsidRPr="0043468D">
        <w:t>Statistikk</w:t>
      </w:r>
      <w:bookmarkEnd w:id="22"/>
    </w:p>
    <w:p w14:paraId="56B0A1A1" w14:textId="16E56B66" w:rsidR="003106A7" w:rsidRPr="0043468D" w:rsidRDefault="003106A7" w:rsidP="003106A7">
      <w:r w:rsidRPr="0043468D">
        <w:t xml:space="preserve">Leverandøren skal </w:t>
      </w:r>
      <w:r w:rsidR="006B2831">
        <w:t xml:space="preserve">kostnadsfritt </w:t>
      </w:r>
      <w:r w:rsidRPr="0043468D">
        <w:t xml:space="preserve">kunne levere statistikk som oppdragsgjevar har behov for og som har samanheng med avtalens art og det ikkje fører til vesentleg ulempe for leverandøren. </w:t>
      </w:r>
    </w:p>
    <w:p w14:paraId="33051930" w14:textId="77777777" w:rsidR="00A5746A" w:rsidRPr="0043468D" w:rsidRDefault="00A5746A" w:rsidP="00A5746A"/>
    <w:p w14:paraId="383AC393" w14:textId="18F3B8A4" w:rsidR="003106A7" w:rsidRPr="0043468D" w:rsidRDefault="003106A7" w:rsidP="003106A7">
      <w:pPr>
        <w:pStyle w:val="Overskrift1"/>
      </w:pPr>
      <w:bookmarkStart w:id="23" w:name="_Toc229050252"/>
      <w:r w:rsidRPr="0043468D">
        <w:t>Bruk av underleverandør</w:t>
      </w:r>
      <w:bookmarkEnd w:id="23"/>
    </w:p>
    <w:p w14:paraId="58678077" w14:textId="77777777" w:rsidR="00707A3C" w:rsidRPr="0043468D" w:rsidRDefault="00707A3C" w:rsidP="00707A3C">
      <w:r w:rsidRPr="0043468D">
        <w:t xml:space="preserve">Dersom leverandøren ønskjer å nytte underleverandør, krev dette skriftleg samtykke på førehand frå oppdragsgjevaren. Samtykke kan ikkje nektast utan sakleg grunn. </w:t>
      </w:r>
    </w:p>
    <w:p w14:paraId="15B83C2F" w14:textId="77777777" w:rsidR="00707A3C" w:rsidRPr="0043468D" w:rsidRDefault="00707A3C" w:rsidP="00707A3C"/>
    <w:p w14:paraId="57E9A094" w14:textId="77777777" w:rsidR="00707A3C" w:rsidRPr="0043468D" w:rsidRDefault="00707A3C" w:rsidP="00707A3C">
      <w:r w:rsidRPr="0043468D">
        <w:t xml:space="preserve">Alle leverandøren sine plikter etter avtalen gjeld også underleverandør. Leverandøren pliktar å informere underleverandør om dette. Leverandøren er i alle tilfelle ansvarleg overfor oppdragsgjevar for ytingar frå underleverandør som om leverandøren stod for ytingane sjølv. </w:t>
      </w:r>
    </w:p>
    <w:p w14:paraId="2C1FD788" w14:textId="77777777" w:rsidR="003106A7" w:rsidRPr="0043468D" w:rsidRDefault="003106A7" w:rsidP="003106A7"/>
    <w:p w14:paraId="458410CD" w14:textId="0B780635" w:rsidR="00B42949" w:rsidRPr="0043468D" w:rsidRDefault="00707A3C" w:rsidP="00707A3C">
      <w:pPr>
        <w:pStyle w:val="Overskrift1"/>
      </w:pPr>
      <w:bookmarkStart w:id="24" w:name="_Toc229050253"/>
      <w:r w:rsidRPr="0043468D">
        <w:t>Etiske krav</w:t>
      </w:r>
      <w:bookmarkEnd w:id="24"/>
    </w:p>
    <w:p w14:paraId="27D82870" w14:textId="56EE857F" w:rsidR="007B4219" w:rsidRPr="0043468D" w:rsidRDefault="00707A3C" w:rsidP="00941E94">
      <w:pPr>
        <w:pStyle w:val="Overskrift2"/>
      </w:pPr>
      <w:bookmarkStart w:id="25" w:name="_Toc229050254"/>
      <w:r w:rsidRPr="0043468D">
        <w:t>Innle</w:t>
      </w:r>
      <w:r w:rsidR="00941E94" w:rsidRPr="0043468D">
        <w:t>iing</w:t>
      </w:r>
      <w:bookmarkEnd w:id="25"/>
    </w:p>
    <w:p w14:paraId="64927D16" w14:textId="77777777" w:rsidR="003D233A" w:rsidRPr="0043468D" w:rsidRDefault="003D233A" w:rsidP="003D233A">
      <w:r w:rsidRPr="0043468D">
        <w:t>Våre leverandørar og avtalepartnarar skal respektere og etterleve grunnleggjande krav til menneskerettar, arbeidstakarrettar og miljø. Varer og tenester som skal leverast til oppdragsgjevar skal vere framstilte under tilhøve som er i samsvar med krava gitt nedanfor. Krava byggjer på sentrale FN- og ILO-konvensjonar og nasjonal arbeidslovgjeving på produksjonsstaden. Med heimel i FN sine rettleiande prinsipp for næringsliv og menneskerettar (UN GP) har selskap eit sjølvstendig ansvar for å respektere dei internasjonalt anerkjente menneskerettane og ILO sine kjernekonvensjonar (prinsipp 12). Dette gjeld også for offentlege verksemder i anskaffingane deira (prinsipp 6).</w:t>
      </w:r>
    </w:p>
    <w:p w14:paraId="62D5A648" w14:textId="77777777" w:rsidR="003D233A" w:rsidRPr="0043468D" w:rsidRDefault="003D233A" w:rsidP="003D233A"/>
    <w:p w14:paraId="39590A93" w14:textId="77777777" w:rsidR="003D233A" w:rsidRPr="0043468D" w:rsidRDefault="003D233A" w:rsidP="003D233A">
      <w:r w:rsidRPr="0043468D">
        <w:lastRenderedPageBreak/>
        <w:t>Dersom leverandøren nyttar underleverandørar til å oppfylle denne avtalen, er leverandøren forplikta til å vidareføre og bidra til etterleving av krava i leverandørkjeda.</w:t>
      </w:r>
    </w:p>
    <w:p w14:paraId="241A4C34" w14:textId="77777777" w:rsidR="003D233A" w:rsidRPr="0043468D" w:rsidRDefault="003D233A" w:rsidP="003D233A"/>
    <w:p w14:paraId="73A072B4" w14:textId="1375AE3F" w:rsidR="003D233A" w:rsidRPr="0043468D" w:rsidRDefault="003D233A" w:rsidP="003D233A">
      <w:pPr>
        <w:pStyle w:val="Overskrift2"/>
      </w:pPr>
      <w:bookmarkStart w:id="26" w:name="_Toc229050255"/>
      <w:r w:rsidRPr="0043468D">
        <w:t>Menneske</w:t>
      </w:r>
      <w:r w:rsidR="00D83A71" w:rsidRPr="0043468D">
        <w:t>rettar og arbeidstakarrettar</w:t>
      </w:r>
      <w:bookmarkEnd w:id="26"/>
    </w:p>
    <w:p w14:paraId="655B0677" w14:textId="7A2F82B2" w:rsidR="00413EC1" w:rsidRPr="0043468D" w:rsidRDefault="005B09BC" w:rsidP="00413EC1">
      <w:pPr>
        <w:pStyle w:val="Overskrift3"/>
      </w:pPr>
      <w:bookmarkStart w:id="27" w:name="_Toc229050256"/>
      <w:r w:rsidRPr="0043468D">
        <w:t>Forbod mot barnearbeid i strid med nasjonal og internasjonal lovvjeving (ILOs kjernekonvensjonar 138 og 182)</w:t>
      </w:r>
      <w:bookmarkEnd w:id="27"/>
    </w:p>
    <w:p w14:paraId="44D78CF0" w14:textId="77777777" w:rsidR="001619FF" w:rsidRPr="0043468D" w:rsidRDefault="001619FF" w:rsidP="001619FF">
      <w:pPr>
        <w:pStyle w:val="Middelsskyggelegging1uthevingsfarge11"/>
        <w:numPr>
          <w:ilvl w:val="0"/>
          <w:numId w:val="10"/>
        </w:numPr>
        <w:jc w:val="both"/>
        <w:rPr>
          <w:rFonts w:ascii="Arial" w:hAnsi="Arial" w:cs="Arial"/>
          <w:lang w:val="nn-NO" w:eastAsia="sv-SE"/>
        </w:rPr>
      </w:pPr>
      <w:r w:rsidRPr="0043468D">
        <w:rPr>
          <w:rFonts w:ascii="Arial" w:hAnsi="Arial" w:cs="Arial"/>
          <w:lang w:val="nn-NO" w:eastAsia="sv-SE"/>
        </w:rPr>
        <w:t>Barn under 15 år (14 eller 16 år i enkelte land) skal ikkje utføre nokon typar arbeid som er til hindring eller skade for deira utdanninga og/eller utviklinga deira.</w:t>
      </w:r>
    </w:p>
    <w:p w14:paraId="1C46ACBB" w14:textId="77777777" w:rsidR="001619FF" w:rsidRPr="0043468D" w:rsidRDefault="001619FF" w:rsidP="001619FF">
      <w:pPr>
        <w:pStyle w:val="Middelsskyggelegging1uthevingsfarge11"/>
        <w:numPr>
          <w:ilvl w:val="0"/>
          <w:numId w:val="10"/>
        </w:numPr>
        <w:jc w:val="both"/>
        <w:rPr>
          <w:rFonts w:ascii="Arial" w:hAnsi="Arial" w:cs="Arial"/>
          <w:lang w:val="nn-NO" w:eastAsia="sv-SE"/>
        </w:rPr>
      </w:pPr>
      <w:r w:rsidRPr="0043468D">
        <w:rPr>
          <w:rFonts w:ascii="Arial" w:hAnsi="Arial" w:cs="Arial"/>
          <w:lang w:val="nn-NO" w:eastAsia="sv-SE"/>
        </w:rPr>
        <w:t xml:space="preserve">Barn under 18 år skal ikkje arbeide nattskift, eller utføre nokon typar arbeid som vil setje sikkerheita eller den fysiske og/eller mentale helse deira i fare. </w:t>
      </w:r>
    </w:p>
    <w:p w14:paraId="5E5D37BB" w14:textId="77777777" w:rsidR="001619FF" w:rsidRPr="0043468D" w:rsidRDefault="001619FF" w:rsidP="001619FF">
      <w:pPr>
        <w:pStyle w:val="Middelsskyggelegging1uthevingsfarge11"/>
        <w:numPr>
          <w:ilvl w:val="0"/>
          <w:numId w:val="10"/>
        </w:numPr>
        <w:jc w:val="both"/>
        <w:rPr>
          <w:rFonts w:ascii="Arial" w:hAnsi="Arial" w:cs="Arial"/>
          <w:lang w:val="nn-NO" w:eastAsia="sv-SE"/>
        </w:rPr>
      </w:pPr>
      <w:r w:rsidRPr="0043468D">
        <w:rPr>
          <w:rFonts w:ascii="Arial" w:hAnsi="Arial" w:cs="Arial"/>
          <w:lang w:val="nn-NO" w:eastAsia="sv-SE"/>
        </w:rPr>
        <w:t>Barn har rett til å bli beskytta mot økonomisk utnytting i arbeid.</w:t>
      </w:r>
    </w:p>
    <w:p w14:paraId="5BC2CBD7" w14:textId="77777777" w:rsidR="005B09BC" w:rsidRPr="0043468D" w:rsidRDefault="005B09BC" w:rsidP="005B09BC"/>
    <w:p w14:paraId="1954C83D" w14:textId="2B61129E" w:rsidR="003D233A" w:rsidRPr="0043468D" w:rsidRDefault="001619FF" w:rsidP="001619FF">
      <w:pPr>
        <w:pStyle w:val="Overskrift3"/>
      </w:pPr>
      <w:bookmarkStart w:id="28" w:name="_Toc229050257"/>
      <w:r w:rsidRPr="0043468D">
        <w:t>Forbod mot tvangsarbeid (ILOs kjernekonvensjonar 29 og 105)</w:t>
      </w:r>
      <w:bookmarkEnd w:id="28"/>
    </w:p>
    <w:p w14:paraId="08C23E7A" w14:textId="77777777" w:rsidR="00C518B5" w:rsidRPr="0043468D" w:rsidRDefault="00C518B5" w:rsidP="00C518B5">
      <w:pPr>
        <w:pStyle w:val="Middelsskyggelegging1uthevingsfarge11"/>
        <w:numPr>
          <w:ilvl w:val="0"/>
          <w:numId w:val="11"/>
        </w:numPr>
        <w:jc w:val="both"/>
        <w:rPr>
          <w:rFonts w:ascii="Arial" w:hAnsi="Arial" w:cs="Arial"/>
          <w:lang w:val="nn-NO" w:eastAsia="sv-SE"/>
        </w:rPr>
      </w:pPr>
      <w:r w:rsidRPr="0043468D">
        <w:rPr>
          <w:rFonts w:ascii="Arial" w:hAnsi="Arial" w:cs="Arial"/>
          <w:lang w:val="nn-NO" w:eastAsia="sv-SE"/>
        </w:rPr>
        <w:t>Tvangsarbeid eller ufrivillig arbeid skal ikkje skje i noka form, heller ikkje som et middel for opplæring, straff eller for å fremje arbeidsdisiplin.</w:t>
      </w:r>
    </w:p>
    <w:p w14:paraId="1EE3791B" w14:textId="77777777" w:rsidR="00C518B5" w:rsidRPr="0043468D" w:rsidRDefault="00C518B5" w:rsidP="00C518B5">
      <w:pPr>
        <w:pStyle w:val="Middelsskyggelegging1uthevingsfarge11"/>
        <w:numPr>
          <w:ilvl w:val="0"/>
          <w:numId w:val="11"/>
        </w:numPr>
        <w:jc w:val="both"/>
        <w:rPr>
          <w:rFonts w:ascii="Arial" w:hAnsi="Arial" w:cs="Arial"/>
          <w:lang w:val="nn-NO" w:eastAsia="sv-SE"/>
        </w:rPr>
      </w:pPr>
      <w:r w:rsidRPr="0043468D">
        <w:rPr>
          <w:rFonts w:ascii="Arial" w:hAnsi="Arial" w:cs="Arial"/>
          <w:lang w:val="nn-NO" w:eastAsia="sv-SE"/>
        </w:rPr>
        <w:t>Arbeidstakarar skal ikkje måtte levere depositum eller identifikasjonspapir til arbeidsgjevar.</w:t>
      </w:r>
    </w:p>
    <w:p w14:paraId="17A9CFC9" w14:textId="77777777" w:rsidR="00C518B5" w:rsidRPr="0043468D" w:rsidRDefault="00C518B5" w:rsidP="00C518B5">
      <w:pPr>
        <w:pStyle w:val="Middelsskyggelegging1uthevingsfarge11"/>
        <w:numPr>
          <w:ilvl w:val="0"/>
          <w:numId w:val="11"/>
        </w:numPr>
        <w:jc w:val="both"/>
        <w:rPr>
          <w:rFonts w:ascii="Arial" w:hAnsi="Arial" w:cs="Arial"/>
          <w:lang w:val="nn-NO" w:eastAsia="sv-SE"/>
        </w:rPr>
      </w:pPr>
      <w:r w:rsidRPr="0043468D">
        <w:rPr>
          <w:rFonts w:ascii="Arial" w:hAnsi="Arial" w:cs="Arial"/>
          <w:lang w:val="nn-NO" w:eastAsia="sv-SE"/>
        </w:rPr>
        <w:t xml:space="preserve">Arbeidstakarar er frie til å avslutte arbeidsforholdet etter ei rimeleg oppseiingstid. </w:t>
      </w:r>
    </w:p>
    <w:p w14:paraId="67B62108" w14:textId="77777777" w:rsidR="00502E92" w:rsidRPr="0043468D" w:rsidRDefault="00502E92" w:rsidP="00502E92">
      <w:pPr>
        <w:pStyle w:val="Middelsskyggelegging1uthevingsfarge11"/>
        <w:ind w:left="1068"/>
        <w:jc w:val="both"/>
        <w:rPr>
          <w:rFonts w:ascii="Arial" w:hAnsi="Arial" w:cs="Arial"/>
          <w:lang w:val="nn-NO" w:eastAsia="sv-SE"/>
        </w:rPr>
      </w:pPr>
    </w:p>
    <w:p w14:paraId="08ACFC71" w14:textId="145163FD" w:rsidR="001619FF" w:rsidRPr="0043468D" w:rsidRDefault="00C518B5" w:rsidP="00C518B5">
      <w:pPr>
        <w:pStyle w:val="Overskrift3"/>
      </w:pPr>
      <w:bookmarkStart w:id="29" w:name="_Toc229050258"/>
      <w:r w:rsidRPr="0043468D">
        <w:t>Forbod mot diskri</w:t>
      </w:r>
      <w:r w:rsidR="00502E92" w:rsidRPr="0043468D">
        <w:t>minering (ILOs kjernekonvensjonar 100 og 111)</w:t>
      </w:r>
      <w:bookmarkEnd w:id="29"/>
    </w:p>
    <w:p w14:paraId="6B064A1B" w14:textId="77777777" w:rsidR="0065157F" w:rsidRPr="0043468D" w:rsidRDefault="0065157F" w:rsidP="0065157F">
      <w:pPr>
        <w:pStyle w:val="Middelsskyggelegging1uthevingsfarge11"/>
        <w:numPr>
          <w:ilvl w:val="0"/>
          <w:numId w:val="12"/>
        </w:numPr>
        <w:jc w:val="both"/>
        <w:rPr>
          <w:rFonts w:ascii="Arial" w:hAnsi="Arial" w:cs="Arial"/>
          <w:lang w:val="nn-NO" w:eastAsia="sv-SE"/>
        </w:rPr>
      </w:pPr>
      <w:r w:rsidRPr="0043468D">
        <w:rPr>
          <w:rFonts w:ascii="Arial" w:hAnsi="Arial" w:cs="Arial"/>
          <w:lang w:val="nn-NO" w:eastAsia="sv-SE"/>
        </w:rPr>
        <w:t xml:space="preserve">Arbeidstakarar skal ikkje forskjellsbehandlast på grunnlag av kjønn, rase, hudfarge, religion, politisk oppfatning, nasjonalt opphav, sosial status, fagforeiningsarbeid eller personlege forhold i arbeidssituasjonar eller i tilgang til arbeid. </w:t>
      </w:r>
    </w:p>
    <w:p w14:paraId="6B55CF4A" w14:textId="77777777" w:rsidR="0065157F" w:rsidRPr="0043468D" w:rsidRDefault="0065157F" w:rsidP="0065157F">
      <w:pPr>
        <w:pStyle w:val="Middelsskyggelegging1uthevingsfarge11"/>
        <w:numPr>
          <w:ilvl w:val="0"/>
          <w:numId w:val="12"/>
        </w:numPr>
        <w:jc w:val="both"/>
        <w:rPr>
          <w:rFonts w:ascii="Arial" w:hAnsi="Arial" w:cs="Arial"/>
          <w:lang w:val="nn-NO" w:eastAsia="sv-SE"/>
        </w:rPr>
      </w:pPr>
      <w:r w:rsidRPr="0043468D">
        <w:rPr>
          <w:rFonts w:ascii="Arial" w:hAnsi="Arial" w:cs="Arial"/>
          <w:lang w:val="nn-NO" w:eastAsia="sv-SE"/>
        </w:rPr>
        <w:t>Løna skal være lik for likt arbeid.</w:t>
      </w:r>
    </w:p>
    <w:p w14:paraId="40037254" w14:textId="77777777" w:rsidR="00C518B5" w:rsidRPr="0043468D" w:rsidRDefault="00C518B5" w:rsidP="001619FF"/>
    <w:p w14:paraId="25EA2879" w14:textId="45FDA0C1" w:rsidR="0065157F" w:rsidRPr="0043468D" w:rsidRDefault="0065157F" w:rsidP="0065157F">
      <w:pPr>
        <w:pStyle w:val="Overskrift3"/>
      </w:pPr>
      <w:bookmarkStart w:id="30" w:name="_Toc229050259"/>
      <w:r w:rsidRPr="0043468D">
        <w:t>Forbod mot manglande respekt for fagorganisering og kollektive forhandlingar (ILOs kjernekonvensjon 87 og 98)</w:t>
      </w:r>
      <w:bookmarkEnd w:id="30"/>
    </w:p>
    <w:p w14:paraId="28EE8E52" w14:textId="77777777" w:rsidR="005F28B8" w:rsidRPr="0043468D" w:rsidRDefault="005F28B8" w:rsidP="005F28B8">
      <w:pPr>
        <w:pStyle w:val="Middelsskyggelegging1uthevingsfarge11"/>
        <w:numPr>
          <w:ilvl w:val="0"/>
          <w:numId w:val="13"/>
        </w:numPr>
        <w:jc w:val="both"/>
        <w:rPr>
          <w:rFonts w:ascii="Arial" w:hAnsi="Arial" w:cs="Arial"/>
          <w:lang w:val="nn-NO" w:eastAsia="sv-SE"/>
        </w:rPr>
      </w:pPr>
      <w:r w:rsidRPr="0043468D">
        <w:rPr>
          <w:rFonts w:ascii="Arial" w:hAnsi="Arial" w:cs="Arial"/>
          <w:lang w:val="nn-NO" w:eastAsia="sv-SE"/>
        </w:rPr>
        <w:t>Arbeidstakarar og arbeidsgjevarar har rett til å danne, eller slutte seg til dei organisasjonane dei sjølv måtte ønske, og til å drive kollektive forhandlingar og dele innhaldet.</w:t>
      </w:r>
    </w:p>
    <w:p w14:paraId="62D6AE2A" w14:textId="77777777" w:rsidR="005F28B8" w:rsidRPr="0043468D" w:rsidRDefault="005F28B8" w:rsidP="005F28B8">
      <w:pPr>
        <w:pStyle w:val="Middelsskyggelegging1uthevingsfarge11"/>
        <w:numPr>
          <w:ilvl w:val="0"/>
          <w:numId w:val="13"/>
        </w:numPr>
        <w:jc w:val="both"/>
        <w:rPr>
          <w:rFonts w:ascii="Arial" w:hAnsi="Arial" w:cs="Arial"/>
          <w:lang w:val="nn-NO" w:eastAsia="sv-SE"/>
        </w:rPr>
      </w:pPr>
      <w:r w:rsidRPr="0043468D">
        <w:rPr>
          <w:rFonts w:ascii="Arial" w:hAnsi="Arial" w:cs="Arial"/>
          <w:lang w:val="nn-NO" w:eastAsia="sv-SE"/>
        </w:rPr>
        <w:t>All aktivitet knytt til denne organiseringa skal skje heilt utan represaliar eller andre former for forulemping for deltakarane.</w:t>
      </w:r>
    </w:p>
    <w:p w14:paraId="60E45AF2" w14:textId="77777777" w:rsidR="005F28B8" w:rsidRPr="0043468D" w:rsidRDefault="005F28B8" w:rsidP="005F28B8">
      <w:pPr>
        <w:pStyle w:val="Middelsskyggelegging1uthevingsfarge11"/>
        <w:numPr>
          <w:ilvl w:val="0"/>
          <w:numId w:val="13"/>
        </w:numPr>
        <w:jc w:val="both"/>
        <w:rPr>
          <w:rFonts w:ascii="Arial" w:hAnsi="Arial" w:cs="Arial"/>
          <w:lang w:val="nn-NO" w:eastAsia="sv-SE"/>
        </w:rPr>
      </w:pPr>
      <w:r w:rsidRPr="0043468D">
        <w:rPr>
          <w:rFonts w:ascii="Arial" w:hAnsi="Arial" w:cs="Arial"/>
          <w:lang w:val="nn-NO" w:eastAsia="sv-SE"/>
        </w:rPr>
        <w:t>Arbeidsgjevar må på ingen måte hindre arenaer for møte og kollektive forhandlingar.</w:t>
      </w:r>
    </w:p>
    <w:p w14:paraId="3381E003" w14:textId="77777777" w:rsidR="005F28B8" w:rsidRPr="0043468D" w:rsidRDefault="005F28B8" w:rsidP="005F28B8">
      <w:pPr>
        <w:pStyle w:val="Middelsskyggelegging1uthevingsfarge11"/>
        <w:numPr>
          <w:ilvl w:val="0"/>
          <w:numId w:val="13"/>
        </w:numPr>
        <w:jc w:val="both"/>
        <w:rPr>
          <w:rFonts w:ascii="Arial" w:hAnsi="Arial" w:cs="Arial"/>
          <w:lang w:val="nn-NO" w:eastAsia="sv-SE"/>
        </w:rPr>
      </w:pPr>
      <w:r w:rsidRPr="0043468D">
        <w:rPr>
          <w:rFonts w:ascii="Arial" w:hAnsi="Arial" w:cs="Arial"/>
          <w:lang w:val="nn-NO" w:eastAsia="sv-SE"/>
        </w:rPr>
        <w:t xml:space="preserve">Der organisasjonsfridom og retten til kollektive lønnsforhandlingar er avgrensa ved nasjonal lov, skal arbeidsgjevar legge til rette for, og ikkje hindre, parallelle mekanismar til fri og uavhengig organisering og forhandling. </w:t>
      </w:r>
    </w:p>
    <w:p w14:paraId="3FE1732F" w14:textId="77777777" w:rsidR="0065157F" w:rsidRPr="0043468D" w:rsidRDefault="0065157F" w:rsidP="0065157F"/>
    <w:p w14:paraId="161BA3A1" w14:textId="3104C02C" w:rsidR="00C518B5" w:rsidRPr="0043468D" w:rsidRDefault="005F28B8" w:rsidP="005F28B8">
      <w:pPr>
        <w:pStyle w:val="Overskrift3"/>
      </w:pPr>
      <w:bookmarkStart w:id="31" w:name="_Toc229050260"/>
      <w:r w:rsidRPr="0043468D">
        <w:t>Leverandøren pliktar å sjå til at produksjon av ytingar regulert til denne avtalen skjer i samsvar med den nasjonale lovgivinga i prod</w:t>
      </w:r>
      <w:r w:rsidR="00AE2260" w:rsidRPr="0043468D">
        <w:t>uksjonslanda</w:t>
      </w:r>
      <w:bookmarkEnd w:id="31"/>
    </w:p>
    <w:p w14:paraId="26487398" w14:textId="77777777" w:rsidR="008340ED" w:rsidRPr="0043468D" w:rsidRDefault="008340ED" w:rsidP="008340ED">
      <w:pPr>
        <w:pStyle w:val="Middelsskyggelegging1uthevingsfarge11"/>
        <w:ind w:left="709"/>
        <w:jc w:val="both"/>
        <w:rPr>
          <w:rFonts w:ascii="Arial" w:hAnsi="Arial" w:cs="Arial"/>
          <w:lang w:val="nn-NO" w:eastAsia="sv-SE"/>
        </w:rPr>
      </w:pPr>
      <w:r w:rsidRPr="0043468D">
        <w:rPr>
          <w:rFonts w:ascii="Arial" w:hAnsi="Arial" w:cs="Arial"/>
          <w:lang w:val="nn-NO" w:eastAsia="sv-SE"/>
        </w:rPr>
        <w:t>Nasjonal lovgjeving der produksjon finn stad skal etterlevast. Av særlig relevante forhold vert desse framheva: 1) lønns- og arbeidstidsføresegner; 2) helse, miljø og sikkerhet; 3) regulære tilsetjingsforhold, inklusive arbeidsavalar; samt 4) lovfesta forsikringar og sosiale ordningar.</w:t>
      </w:r>
    </w:p>
    <w:p w14:paraId="1360531C" w14:textId="77777777" w:rsidR="00AE2260" w:rsidRPr="0043468D" w:rsidRDefault="00AE2260" w:rsidP="00AE2260"/>
    <w:p w14:paraId="66CCD677" w14:textId="388F4CEA" w:rsidR="001D5A05" w:rsidRPr="0043468D" w:rsidRDefault="001D5A05" w:rsidP="001D5A05">
      <w:pPr>
        <w:pStyle w:val="Overskrift1"/>
      </w:pPr>
      <w:bookmarkStart w:id="32" w:name="_Toc229050261"/>
      <w:r w:rsidRPr="0043468D">
        <w:lastRenderedPageBreak/>
        <w:t>Miljøkrav</w:t>
      </w:r>
      <w:bookmarkEnd w:id="32"/>
    </w:p>
    <w:p w14:paraId="357416CC" w14:textId="686BE28F" w:rsidR="00727FCA" w:rsidRPr="0043468D" w:rsidRDefault="00727FCA" w:rsidP="00727FCA">
      <w:pPr>
        <w:pStyle w:val="Overskrift2"/>
      </w:pPr>
      <w:bookmarkStart w:id="33" w:name="_Toc229050262"/>
      <w:r w:rsidRPr="0043468D">
        <w:t>Generelt</w:t>
      </w:r>
      <w:bookmarkEnd w:id="33"/>
    </w:p>
    <w:p w14:paraId="5B877E4C" w14:textId="77777777" w:rsidR="008D6D20" w:rsidRPr="0043468D" w:rsidRDefault="008D6D20" w:rsidP="008D6D20">
      <w:r w:rsidRPr="0043468D">
        <w:t xml:space="preserve">Leverandøren garanterer at dei i hele avtaleperioden oppfyller avtalen sine miljøkrav, i tillegg til å oppfylle miljølovgjeving som til ein kvar tid gjeld.  Leverandøren skal arbeide aktivt for å minimere miljøbelastninga ved oppfylling av avtalen.  </w:t>
      </w:r>
    </w:p>
    <w:p w14:paraId="7805211E" w14:textId="77777777" w:rsidR="008D6D20" w:rsidRPr="0043468D" w:rsidRDefault="008D6D20" w:rsidP="008D6D20"/>
    <w:p w14:paraId="77D4713C" w14:textId="77777777" w:rsidR="008D6D20" w:rsidRPr="0043468D" w:rsidRDefault="008D6D20" w:rsidP="008D6D20">
      <w:r w:rsidRPr="0043468D">
        <w:t>På førespurnad skal leverandør merke dei varene i katalog som har miljømerke/miljøspesifikasjon. Leverandøren plikter på førespurnad frå oppdragsgjevar å leggje fram eigenerklæring for at det ikkje skjer produksjon i strid med internasjonale miljøkrav eller produsentlandet sine nasjonale miljøkrav verken hos seg sjølv eller underleverandørar ved produksjon av varene. Dette inkluderer også produksjon av delelement som seinare skal inngå i ein vare.</w:t>
      </w:r>
    </w:p>
    <w:p w14:paraId="38A2F7CE" w14:textId="77777777" w:rsidR="00273F81" w:rsidRPr="0043468D" w:rsidRDefault="00273F81" w:rsidP="00273F81"/>
    <w:p w14:paraId="71531311" w14:textId="0ACEF842" w:rsidR="00222011" w:rsidRPr="006B2831" w:rsidRDefault="00222011" w:rsidP="00222011">
      <w:pPr>
        <w:pStyle w:val="Overskrift2"/>
      </w:pPr>
      <w:bookmarkStart w:id="34" w:name="_Toc229050263"/>
      <w:r w:rsidRPr="006B2831">
        <w:t>Krav til ivaretaking av ytre miljø</w:t>
      </w:r>
      <w:bookmarkEnd w:id="34"/>
    </w:p>
    <w:p w14:paraId="0BA869D4" w14:textId="77777777" w:rsidR="0019239D" w:rsidRPr="0043468D" w:rsidRDefault="00226745" w:rsidP="0019239D">
      <w:pPr>
        <w:rPr>
          <w:rFonts w:ascii="Roboto Light" w:hAnsi="Roboto Light"/>
        </w:rPr>
      </w:pPr>
      <w:r w:rsidRPr="0043468D">
        <w:t>Leverandøren skal, i heile avtaleperioden, ha rutinar som sikrar at eventuelle produkt levert i samsvar med avtalen, ikkje inneheld forbode stoff eller meir enn maksimalt tillatne konsentrasjonar av farlege kjemikaliar som er strengt regulert i Noreg. Relevante løyver for utslepp skal vere innhenta der det er naudsynt. Skadelege kjemikaliar og andre stoff skal forvaltast på ein forsvarleg måte.</w:t>
      </w:r>
      <w:r w:rsidR="0019239D" w:rsidRPr="0043468D">
        <w:t xml:space="preserve"> Leverandøren skal alltid arbeide aktivt for å minimere miljøbelastninga ved oppfylling av avtalen</w:t>
      </w:r>
      <w:r w:rsidR="0019239D" w:rsidRPr="0043468D">
        <w:rPr>
          <w:rFonts w:ascii="Roboto Light" w:hAnsi="Roboto Light"/>
        </w:rPr>
        <w:t>.</w:t>
      </w:r>
    </w:p>
    <w:p w14:paraId="19155E01" w14:textId="77777777" w:rsidR="00226745" w:rsidRPr="0043468D" w:rsidRDefault="00226745" w:rsidP="00226745">
      <w:pPr>
        <w:spacing w:line="276" w:lineRule="auto"/>
      </w:pPr>
    </w:p>
    <w:p w14:paraId="72B33BD5" w14:textId="45CB508F" w:rsidR="00226745" w:rsidRPr="0043468D" w:rsidRDefault="00226745" w:rsidP="00226745">
      <w:pPr>
        <w:pStyle w:val="Overskrift1"/>
      </w:pPr>
      <w:bookmarkStart w:id="35" w:name="_Toc229050264"/>
      <w:r w:rsidRPr="0043468D">
        <w:t>Kontroll og revisjon</w:t>
      </w:r>
      <w:bookmarkEnd w:id="35"/>
    </w:p>
    <w:p w14:paraId="4E8B617F" w14:textId="77777777" w:rsidR="004E68CA" w:rsidRPr="0043468D" w:rsidRDefault="004E68CA" w:rsidP="004E68CA">
      <w:pPr>
        <w:spacing w:line="276" w:lineRule="auto"/>
        <w:rPr>
          <w:color w:val="FF0000"/>
        </w:rPr>
      </w:pPr>
      <w:r w:rsidRPr="0043468D">
        <w:t>Oppdragsgjevar skal ha rett til å gjennomføre revisjon, inkludert kontrollar av leverandøren og partar i leverandørkjeda. Revisjonen skal gjennomførast på ein måte som sikrar at leverandøren sine konfidensialitets-, tryggleiks- og teiepliktar overfor andre kundar og tilsette blir vareteken. Den skal ikkje urimeleg forhindra leverandøren sin verksemd, og ikkje omfatta IT- og tryggingssystem. Revisjonen skal ikkje gjerast av leverandøren sine konkurrentar utan leverandøren sitt førehandssamtykke, og det vil bli inngått eigen teielovnad for revisjonen.</w:t>
      </w:r>
      <w:r w:rsidRPr="0043468D">
        <w:rPr>
          <w:i/>
          <w:iCs/>
        </w:rPr>
        <w:t xml:space="preserve"> </w:t>
      </w:r>
      <w:r w:rsidRPr="0043468D">
        <w:t xml:space="preserve">Leverandøren pliktar, utan ugrunna opphald, å bidra ved gjennomføringa av slik revisjon, mellom anna ved å oppgje namn og kontaktopplysningar på dei aktørane i leverandørkjeda som oppdragsgjevar ønskjer å kontrollere. </w:t>
      </w:r>
    </w:p>
    <w:p w14:paraId="54282738" w14:textId="77777777" w:rsidR="004E68CA" w:rsidRPr="0043468D" w:rsidRDefault="004E68CA" w:rsidP="004E68CA">
      <w:pPr>
        <w:spacing w:line="276" w:lineRule="auto"/>
        <w:rPr>
          <w:color w:val="FF0000"/>
        </w:rPr>
      </w:pPr>
    </w:p>
    <w:p w14:paraId="23756045" w14:textId="77777777" w:rsidR="004E68CA" w:rsidRPr="0043468D" w:rsidRDefault="004E68CA" w:rsidP="004E68CA">
      <w:pPr>
        <w:spacing w:line="276" w:lineRule="auto"/>
      </w:pPr>
      <w:r w:rsidRPr="0043468D">
        <w:t xml:space="preserve">Om revisjon avdekker avvik, pliktar leverandøren utan ugrunna opphald å setje i verk korrigerande tiltak. Oppdragsgjevar kan fastsetje ein rimeleg frist for gjennomføring. </w:t>
      </w:r>
    </w:p>
    <w:p w14:paraId="68FAF122" w14:textId="77777777" w:rsidR="004E68CA" w:rsidRPr="0043468D" w:rsidRDefault="004E68CA" w:rsidP="004E68CA">
      <w:pPr>
        <w:spacing w:line="276" w:lineRule="auto"/>
      </w:pPr>
    </w:p>
    <w:p w14:paraId="7E019CC9" w14:textId="77777777" w:rsidR="004E68CA" w:rsidRPr="0043468D" w:rsidRDefault="004E68CA" w:rsidP="004E68CA">
      <w:pPr>
        <w:spacing w:line="276" w:lineRule="auto"/>
      </w:pPr>
      <w:r w:rsidRPr="0043468D">
        <w:t xml:space="preserve">Leverandøren skal dokumentere rettingane skriftleg på den måten oppdragsgjevar fastset. Dersom brotet har skjedd hos underleverandør, og korrigerande tiltak eller rettingar ikkje blir gjennomført, kan oppdragsgjevar krevje at leverandøren skiftar ut underleverandøren. Dette skal skje utan kostnad for oppdragsgjevar. </w:t>
      </w:r>
    </w:p>
    <w:p w14:paraId="1EE8B964" w14:textId="77777777" w:rsidR="004E68CA" w:rsidRPr="0043468D" w:rsidRDefault="004E68CA" w:rsidP="004E68CA">
      <w:pPr>
        <w:spacing w:line="276" w:lineRule="auto"/>
      </w:pPr>
    </w:p>
    <w:p w14:paraId="611CFA3B" w14:textId="77777777" w:rsidR="004E68CA" w:rsidRPr="0043468D" w:rsidRDefault="004E68CA" w:rsidP="004E68CA">
      <w:pPr>
        <w:spacing w:line="276" w:lineRule="auto"/>
      </w:pPr>
      <w:r w:rsidRPr="0043468D">
        <w:t xml:space="preserve">Leverandøren er forplikta til å etterleve etiske krav, miljøkrav og seriøsitetskrav stilt i avtalen, både for eiga verksemd og i leverandørkjeda. Dette skal kunne dokumenterast ved mellom anna eigenrapportering, oppfølgingssamtalar og/eller </w:t>
      </w:r>
      <w:r w:rsidRPr="0043468D">
        <w:lastRenderedPageBreak/>
        <w:t>kontroll av arbeidstilhøva. Ved førespurnad frå oppdragsgjevar er leverandøren forplikta til å fylle ut eigenrapporteringsskjema, alternativt leggje fram rapport frå uavhengig revisjon gjennomført dei siste tolv månadene eller anna dokumentasjon på at avtalevilkåra er oppfylt.</w:t>
      </w:r>
    </w:p>
    <w:p w14:paraId="2FB89F86" w14:textId="77777777" w:rsidR="004E68CA" w:rsidRPr="0043468D" w:rsidRDefault="004E68CA" w:rsidP="004E68CA">
      <w:pPr>
        <w:spacing w:line="276" w:lineRule="auto"/>
      </w:pPr>
    </w:p>
    <w:p w14:paraId="58CC9558" w14:textId="77777777" w:rsidR="004E68CA" w:rsidRPr="0043468D" w:rsidRDefault="004E68CA" w:rsidP="004E68CA">
      <w:pPr>
        <w:spacing w:line="276" w:lineRule="auto"/>
      </w:pPr>
      <w:r w:rsidRPr="0043468D">
        <w:t>Leverandøren pliktar på førespurnad frå oppdragsgjevar å leggje fram eigenerklæringar for at det ikkje vert gjennomført produksjon i strid med internasjonale eller produsentlandet sine nasjonale miljøkrav verken hos seg sjølv eller sine underleverandørar ved produksjon av varer. Dette inkluderer også produksjon av delelement som seinare skal inngå i ei vare.</w:t>
      </w:r>
    </w:p>
    <w:p w14:paraId="6B8CCC59" w14:textId="77777777" w:rsidR="004E68CA" w:rsidRPr="0043468D" w:rsidRDefault="004E68CA" w:rsidP="004E68CA">
      <w:pPr>
        <w:spacing w:line="276" w:lineRule="auto"/>
      </w:pPr>
    </w:p>
    <w:p w14:paraId="7120CBA9" w14:textId="0BD803CF" w:rsidR="004E68CA" w:rsidRPr="0043468D" w:rsidRDefault="004E68CA" w:rsidP="004E68CA">
      <w:pPr>
        <w:pStyle w:val="Overskrift1"/>
      </w:pPr>
      <w:bookmarkStart w:id="36" w:name="_Toc229050265"/>
      <w:r w:rsidRPr="0043468D">
        <w:t>Dokumentasjon, underlag og tredjepartsrettar</w:t>
      </w:r>
      <w:bookmarkEnd w:id="36"/>
    </w:p>
    <w:p w14:paraId="0DF0A7EA" w14:textId="77777777" w:rsidR="00CD0842" w:rsidRPr="0043468D" w:rsidRDefault="00CD0842" w:rsidP="00CD0842">
      <w:r w:rsidRPr="0043468D">
        <w:t xml:space="preserve">Mangelfull eller manglande dokumentasjon utløyser mangelansvar for leverandøren. </w:t>
      </w:r>
    </w:p>
    <w:p w14:paraId="646674E0" w14:textId="77777777" w:rsidR="00CD0842" w:rsidRPr="0043468D" w:rsidRDefault="00CD0842" w:rsidP="00CD0842"/>
    <w:p w14:paraId="499EB068" w14:textId="77777777" w:rsidR="00CD0842" w:rsidRPr="0043468D" w:rsidRDefault="00CD0842" w:rsidP="00CD0842">
      <w:r w:rsidRPr="006B2831">
        <w:t>Oppdragsgjevar beheld eksklusive rettar til eigne underlag. Oppdragsgjevar skal ha innsyn i og bruksrett til dei underlag leverandøren nyttar i tilknyting til leveransen, både om desse er leverandøren</w:t>
      </w:r>
      <w:r w:rsidRPr="0043468D">
        <w:t xml:space="preserve"> eller tredjemann sin eigedom. </w:t>
      </w:r>
    </w:p>
    <w:p w14:paraId="67E2695C" w14:textId="77777777" w:rsidR="00CD0842" w:rsidRPr="0043468D" w:rsidRDefault="00CD0842" w:rsidP="00CD0842"/>
    <w:p w14:paraId="73F0D79E" w14:textId="77777777" w:rsidR="00CD0842" w:rsidRPr="0043468D" w:rsidRDefault="00CD0842" w:rsidP="00CD0842">
      <w:r w:rsidRPr="0043468D">
        <w:t xml:space="preserve">Leverandøren garanterer at han har rett til å nytte alle sine innsatsfaktorar, inkludert tredjemann sine eigedomsbeskytta løysingar, og at andre sine rettar ikkje vil bli krenka ved gjennomføringa av avtalen. Leverandøren vil haldast ansvarleg for følgjer av eventuelle brot på tredjemann sine rettar. </w:t>
      </w:r>
    </w:p>
    <w:p w14:paraId="7801A171" w14:textId="77777777" w:rsidR="00497FF2" w:rsidRPr="0043468D" w:rsidRDefault="00497FF2" w:rsidP="00497FF2"/>
    <w:p w14:paraId="05D953F5" w14:textId="49EB3EFA" w:rsidR="004861BC" w:rsidRPr="0043468D" w:rsidRDefault="00A754E3" w:rsidP="004861BC">
      <w:pPr>
        <w:pStyle w:val="Overskrift1"/>
      </w:pPr>
      <w:bookmarkStart w:id="37" w:name="_Toc229050266"/>
      <w:r w:rsidRPr="0043468D">
        <w:t>Misleghald</w:t>
      </w:r>
      <w:bookmarkEnd w:id="37"/>
    </w:p>
    <w:p w14:paraId="7B835CA1" w14:textId="4C7C87A4" w:rsidR="00A754E3" w:rsidRPr="0043468D" w:rsidRDefault="00A754E3" w:rsidP="00A754E3">
      <w:pPr>
        <w:pStyle w:val="Overskrift2"/>
      </w:pPr>
      <w:bookmarkStart w:id="38" w:name="_Toc229050267"/>
      <w:r w:rsidRPr="0043468D">
        <w:t>Kva som er rekna som misleghald</w:t>
      </w:r>
      <w:bookmarkEnd w:id="38"/>
    </w:p>
    <w:p w14:paraId="4B7A2A8B" w14:textId="77777777" w:rsidR="00DC5B74" w:rsidRPr="0043468D" w:rsidRDefault="00DC5B74" w:rsidP="00DC5B74">
      <w:r w:rsidRPr="0043468D">
        <w:t>Det ligg føre misleghald frå leverandøren si side dersom varen ikkje er i samsvar med det som er avtalt eller med krava til varen sine eigenskapar i lov om kjøp av 13. mai 1988 nr. 27 (kjøpsloven).</w:t>
      </w:r>
      <w:bookmarkStart w:id="39" w:name="_Forsinkelse"/>
      <w:bookmarkEnd w:id="39"/>
      <w:r w:rsidRPr="0043468D">
        <w:t xml:space="preserve"> Det ligg også føre misleghald dersom tingen ikkje vert levert, eller vert levert for seint, og dersom leverandøren ikkje oppfyller andre plikter etter avtalen.  </w:t>
      </w:r>
    </w:p>
    <w:p w14:paraId="28BEF894" w14:textId="77777777" w:rsidR="00DC5B74" w:rsidRPr="0043468D" w:rsidRDefault="00DC5B74" w:rsidP="00DC5B74"/>
    <w:p w14:paraId="415316B0" w14:textId="77777777" w:rsidR="00DC5B74" w:rsidRPr="0043468D" w:rsidRDefault="00DC5B74" w:rsidP="00DC5B74">
      <w:r w:rsidRPr="0043468D">
        <w:t>Det ligg likevel ikkje føre misleghald dersom situasjonen kjem av forhold hos oppdragsgjevar eller force majeure.</w:t>
      </w:r>
    </w:p>
    <w:p w14:paraId="2B9A3E5F" w14:textId="77777777" w:rsidR="00DC5B74" w:rsidRPr="0043468D" w:rsidRDefault="00DC5B74" w:rsidP="00DC5B74"/>
    <w:p w14:paraId="57579395" w14:textId="77777777" w:rsidR="00DC5B74" w:rsidRPr="0043468D" w:rsidRDefault="00DC5B74" w:rsidP="00DC5B74">
      <w:r w:rsidRPr="0043468D">
        <w:t xml:space="preserve">Om leverandøren si utføring av leveransen har slike manglar at oppdragsgjevar sitt formål med leveransen vert vesentleg forfeila, kan oppdragsgjevar velje å likestille dette med forseinking.  </w:t>
      </w:r>
    </w:p>
    <w:p w14:paraId="55C5A97F" w14:textId="77777777" w:rsidR="00DC5B74" w:rsidRPr="0043468D" w:rsidRDefault="00DC5B74" w:rsidP="00DC5B74"/>
    <w:p w14:paraId="1B045C55" w14:textId="77777777" w:rsidR="00DC5B74" w:rsidRPr="0043468D" w:rsidRDefault="00DC5B74" w:rsidP="00DC5B74">
      <w:r w:rsidRPr="0043468D">
        <w:t>Oppdragsgjevar skal reklamere skriftleg innan rimeleg tid etter at misleghaldet er oppdaga eller burde vore oppdaga. Oppdragsgjevar kan i alle tilfelle gjere misleghaldet gjeldande dersom leverandør har opptredd grovt aktlaust, uredeleg eller i strid med god tru.</w:t>
      </w:r>
    </w:p>
    <w:p w14:paraId="7F6741F0" w14:textId="77777777" w:rsidR="00C3687B" w:rsidRPr="0043468D" w:rsidRDefault="00C3687B" w:rsidP="00C3687B"/>
    <w:p w14:paraId="038A4779" w14:textId="4CDF7A66" w:rsidR="00C3687B" w:rsidRPr="0043468D" w:rsidRDefault="00C3687B" w:rsidP="00C3687B">
      <w:pPr>
        <w:pStyle w:val="Overskrift2"/>
      </w:pPr>
      <w:bookmarkStart w:id="40" w:name="_Toc229050268"/>
      <w:r w:rsidRPr="0043468D">
        <w:lastRenderedPageBreak/>
        <w:t>Varslingsplikt</w:t>
      </w:r>
      <w:bookmarkEnd w:id="40"/>
    </w:p>
    <w:p w14:paraId="282E0E5E" w14:textId="77777777" w:rsidR="00E20514" w:rsidRPr="0043468D" w:rsidRDefault="00E20514" w:rsidP="00E20514">
      <w:r w:rsidRPr="0043468D">
        <w:t xml:space="preserve">Dersom ein av partane ikkje kan oppfylle pliktene sine som avtalt, skal parten så raskt som mogleg gje den andre parten skriftleg varsel om dette. Varselet skal opplyse om årsaka til problemet og så vidt mogleg oppgje når ytinga kan leverast. Tilsvarande gjeld dersom det må reknast med ytterlegare forseinkingar etter at første varsel er gitt. </w:t>
      </w:r>
    </w:p>
    <w:p w14:paraId="09E9E77F" w14:textId="77777777" w:rsidR="00E20514" w:rsidRPr="0043468D" w:rsidRDefault="00E20514" w:rsidP="00E20514"/>
    <w:p w14:paraId="6D62A137" w14:textId="77777777" w:rsidR="00E20514" w:rsidRPr="0043468D" w:rsidRDefault="00E20514" w:rsidP="00E20514">
      <w:r w:rsidRPr="0043468D">
        <w:t>Får oppdragsgjevar ikkje slik melding innan rimeleg tid etter at leverandøren fekk eller burde ha fått kjennskap til hindringa, kan oppdragsgjevar krevje erstatta tap som kunne ha vore unngått om meldinga hadde kome fram i tide.</w:t>
      </w:r>
    </w:p>
    <w:p w14:paraId="0962EB23" w14:textId="77777777" w:rsidR="00E20514" w:rsidRPr="0043468D" w:rsidRDefault="00E20514" w:rsidP="00E20514"/>
    <w:p w14:paraId="3BF45A04" w14:textId="4D52F7B5" w:rsidR="00E20514" w:rsidRPr="0043468D" w:rsidRDefault="00E20514" w:rsidP="00E20514">
      <w:pPr>
        <w:pStyle w:val="Overskrift2"/>
      </w:pPr>
      <w:r w:rsidRPr="0043468D">
        <w:t xml:space="preserve"> </w:t>
      </w:r>
      <w:bookmarkStart w:id="41" w:name="_Toc229050269"/>
      <w:r w:rsidRPr="0043468D">
        <w:t>Avhjelp</w:t>
      </w:r>
      <w:bookmarkEnd w:id="41"/>
    </w:p>
    <w:p w14:paraId="5377987A" w14:textId="77777777" w:rsidR="00227928" w:rsidRPr="0043468D" w:rsidRDefault="00227928" w:rsidP="00227928">
      <w:pPr>
        <w:rPr>
          <w:lang w:bidi="nn-NO"/>
        </w:rPr>
      </w:pPr>
      <w:r w:rsidRPr="0043468D">
        <w:rPr>
          <w:lang w:bidi="nn-NO"/>
        </w:rPr>
        <w:t>Leverandøren skal byrje på, og gjennomføre, arbeidet med å avhjelpe misleghaldet ved utbetring, omlevering eller tilleggslevering, utan ugrunna opphald og utan ekstra kostnad for oppdragsgjevar.</w:t>
      </w:r>
    </w:p>
    <w:p w14:paraId="2E215F2E" w14:textId="77777777" w:rsidR="00227928" w:rsidRPr="0043468D" w:rsidRDefault="00227928" w:rsidP="00227928">
      <w:pPr>
        <w:rPr>
          <w:lang w:bidi="nn-NO"/>
        </w:rPr>
      </w:pPr>
    </w:p>
    <w:p w14:paraId="514D3FE7" w14:textId="77777777" w:rsidR="00227928" w:rsidRPr="0043468D" w:rsidRDefault="00227928" w:rsidP="00227928">
      <w:r w:rsidRPr="0043468D">
        <w:t xml:space="preserve">Oppdragsgjevar kan foreta utbetring for leverandøren si rekning dersom leverandøren innan rimeleg tid ikkje har utbetra mangelen, eller avhjelp ikkje kan skje utan vesentleg ulempe. I slike tilfelle skal leverandøren underrettast skriftleg på førehand. </w:t>
      </w:r>
    </w:p>
    <w:p w14:paraId="37D3CD4B" w14:textId="77777777" w:rsidR="00227928" w:rsidRPr="0043468D" w:rsidRDefault="00227928" w:rsidP="00227928"/>
    <w:p w14:paraId="7A5F7431" w14:textId="6A213D34" w:rsidR="00EC6501" w:rsidRPr="0043468D" w:rsidRDefault="00EC6501" w:rsidP="00EC6501">
      <w:pPr>
        <w:pStyle w:val="Overskrift1"/>
      </w:pPr>
      <w:bookmarkStart w:id="42" w:name="_Toc229050270"/>
      <w:r w:rsidRPr="0043468D">
        <w:t>Sanksjonar ved misleghald</w:t>
      </w:r>
      <w:bookmarkEnd w:id="42"/>
    </w:p>
    <w:p w14:paraId="4B94928F" w14:textId="71C1F19F" w:rsidR="00EC6501" w:rsidRPr="0043468D" w:rsidRDefault="00EC6501" w:rsidP="00EC6501">
      <w:pPr>
        <w:pStyle w:val="Overskrift2"/>
      </w:pPr>
      <w:bookmarkStart w:id="43" w:name="_Toc229050271"/>
      <w:r w:rsidRPr="0043468D">
        <w:t>Tilbakehald av ytingar</w:t>
      </w:r>
      <w:bookmarkEnd w:id="43"/>
    </w:p>
    <w:p w14:paraId="0B236890" w14:textId="77777777" w:rsidR="00265687" w:rsidRPr="0043468D" w:rsidRDefault="00265687" w:rsidP="00265687">
      <w:r w:rsidRPr="0043468D">
        <w:t>Ved misleghald kan oppdragsgjevar halde betalinga tilbake, men ikkje openbert meir enn det som er nødvendig for å sikre oppdragsgjevar sitt krav som følgjer av misleghaldet.</w:t>
      </w:r>
    </w:p>
    <w:p w14:paraId="375320F0" w14:textId="77777777" w:rsidR="00265687" w:rsidRPr="0043468D" w:rsidRDefault="00265687" w:rsidP="00265687"/>
    <w:p w14:paraId="0AF80ED9" w14:textId="35350D47" w:rsidR="00265687" w:rsidRPr="0043468D" w:rsidRDefault="00265687" w:rsidP="00265687">
      <w:pPr>
        <w:pStyle w:val="Overskrift2"/>
      </w:pPr>
      <w:bookmarkStart w:id="44" w:name="_Toc229050272"/>
      <w:r w:rsidRPr="0043468D">
        <w:t>Dagbot</w:t>
      </w:r>
      <w:bookmarkEnd w:id="44"/>
    </w:p>
    <w:p w14:paraId="095A6EAE" w14:textId="49797A7A" w:rsidR="00964A2C" w:rsidRPr="0043468D" w:rsidRDefault="00964A2C" w:rsidP="00964A2C">
      <w:r w:rsidRPr="0043468D">
        <w:t xml:space="preserve">Dersom det er konstatert forseinka levering, eller </w:t>
      </w:r>
      <w:r w:rsidR="00A97C4A">
        <w:t>varen</w:t>
      </w:r>
      <w:r w:rsidRPr="0043468D">
        <w:t xml:space="preserve"> har ein mangel som medfører at </w:t>
      </w:r>
      <w:r w:rsidR="00A97C4A">
        <w:t>varen</w:t>
      </w:r>
      <w:r w:rsidRPr="0043468D">
        <w:t xml:space="preserve"> ikkje kan nyttast etter sitt føremål og dette ikkje blir retta innan leveringsfristen, er det grunnlag for dagbot. Oppdragsgjevar vil varsle dagbota seinast 3 verkedagar før ho trer i kraft.</w:t>
      </w:r>
    </w:p>
    <w:p w14:paraId="6D54B9C3" w14:textId="77777777" w:rsidR="00964A2C" w:rsidRPr="0043468D" w:rsidRDefault="00964A2C" w:rsidP="00964A2C"/>
    <w:p w14:paraId="666762A7" w14:textId="77777777" w:rsidR="00964A2C" w:rsidRPr="00FF0F02" w:rsidRDefault="00964A2C" w:rsidP="00964A2C">
      <w:r w:rsidRPr="00FF0F02">
        <w:t xml:space="preserve">Dagbota utgjer 0,15% regnet av den avtalte prisen ekskl. mva. som knyt seg til den del av leveransen som på grunn av forseinkinga/mangelen ikkje kan verte tatt i bruk som føresett, minimum NOK 1000 per verkedag inntil rett levering finn stad. Dagbotperioden er avgrensa til 100 (hundre) verkedagar. </w:t>
      </w:r>
    </w:p>
    <w:p w14:paraId="27408167" w14:textId="77777777" w:rsidR="00964A2C" w:rsidRPr="00FF0F02" w:rsidRDefault="00964A2C" w:rsidP="00964A2C"/>
    <w:p w14:paraId="70B112FF" w14:textId="0E3610D0" w:rsidR="00964A2C" w:rsidRPr="0043468D" w:rsidRDefault="00964A2C" w:rsidP="00964A2C">
      <w:r w:rsidRPr="00FF0F02">
        <w:t xml:space="preserve">Gjeld forseinkinga/mangelen andre forhold enn </w:t>
      </w:r>
      <w:r w:rsidR="00A97C4A" w:rsidRPr="00FF0F02">
        <w:t>varene</w:t>
      </w:r>
      <w:r w:rsidRPr="00FF0F02">
        <w:t xml:space="preserve"> som er omhandla i avtalen, skal dagbot utgjere NOK 1000 per verkedag frå avtalt leveringstidspunkt til faktisk levering finn stad.</w:t>
      </w:r>
    </w:p>
    <w:p w14:paraId="5432C4E2" w14:textId="77777777" w:rsidR="00964A2C" w:rsidRPr="0043468D" w:rsidRDefault="00964A2C" w:rsidP="00964A2C">
      <w:pPr>
        <w:rPr>
          <w:lang w:bidi="nn-NO"/>
        </w:rPr>
      </w:pPr>
    </w:p>
    <w:p w14:paraId="3AB802DF" w14:textId="77777777" w:rsidR="00964A2C" w:rsidRPr="0043468D" w:rsidRDefault="00964A2C" w:rsidP="00964A2C">
      <w:r w:rsidRPr="0043468D">
        <w:t>Oppdragsgjevar har rett til å akkumulere dagbot for forseinkingar.</w:t>
      </w:r>
    </w:p>
    <w:p w14:paraId="14793DF5" w14:textId="77777777" w:rsidR="00195434" w:rsidRPr="0043468D" w:rsidRDefault="00195434" w:rsidP="00195434"/>
    <w:p w14:paraId="6BCED2EB" w14:textId="1DAED7FB" w:rsidR="00195434" w:rsidRPr="0043468D" w:rsidRDefault="00195434" w:rsidP="00195434">
      <w:pPr>
        <w:pStyle w:val="Overskrift2"/>
      </w:pPr>
      <w:bookmarkStart w:id="45" w:name="_Toc229050273"/>
      <w:r w:rsidRPr="0043468D">
        <w:t>Prisavslag</w:t>
      </w:r>
      <w:bookmarkEnd w:id="45"/>
    </w:p>
    <w:p w14:paraId="6FD6D2C2" w14:textId="77777777" w:rsidR="00E37017" w:rsidRPr="0043468D" w:rsidRDefault="00E37017" w:rsidP="00E37017">
      <w:r w:rsidRPr="0043468D">
        <w:t xml:space="preserve">Dersom det trass gjentatte forsøk ikkje har lukkast leverandøren å avhjelpe ein mangel, har oppdragsgjevar krav på forholdsmessig prisavslag. Prisavslag er </w:t>
      </w:r>
      <w:r w:rsidRPr="0043468D">
        <w:lastRenderedPageBreak/>
        <w:t>kompensasjon for redusert verdi av det leverte og er uavhengig av eventuell erstatning.</w:t>
      </w:r>
    </w:p>
    <w:p w14:paraId="1F6049B9" w14:textId="77777777" w:rsidR="00E37017" w:rsidRPr="0043468D" w:rsidRDefault="00E37017" w:rsidP="00E37017"/>
    <w:p w14:paraId="4BF911C0" w14:textId="77777777" w:rsidR="00E37017" w:rsidRPr="0043468D" w:rsidRDefault="00E37017" w:rsidP="00E37017">
      <w:r w:rsidRPr="0043468D">
        <w:t>Ved alvorlege brot på føresegna om betaling til bank har oppdragsgjevar rett til prisavslag tilsvarande betalinga.</w:t>
      </w:r>
    </w:p>
    <w:p w14:paraId="05036F70" w14:textId="77777777" w:rsidR="00E37017" w:rsidRPr="0043468D" w:rsidRDefault="00E37017" w:rsidP="00E37017"/>
    <w:p w14:paraId="70A22C27" w14:textId="29A58F07" w:rsidR="00E37017" w:rsidRPr="0043468D" w:rsidRDefault="00E37017" w:rsidP="00E37017">
      <w:pPr>
        <w:pStyle w:val="Overskrift2"/>
      </w:pPr>
      <w:bookmarkStart w:id="46" w:name="_Toc229050274"/>
      <w:r w:rsidRPr="0043468D">
        <w:t>Heving</w:t>
      </w:r>
      <w:bookmarkEnd w:id="46"/>
    </w:p>
    <w:p w14:paraId="1C73BE0C" w14:textId="77777777" w:rsidR="00686CD9" w:rsidRPr="0043468D" w:rsidRDefault="00686CD9" w:rsidP="00686CD9">
      <w:r w:rsidRPr="0043468D">
        <w:t xml:space="preserve">Dersom det ligg føre vesentleg misleghald, kan den andre parten, etter å ha gjeve den misleghaldande part skriftleg varsel og rimeleg frist til å bringe tilhøvet i orden, heve avtalen med omgåande verknad. </w:t>
      </w:r>
    </w:p>
    <w:p w14:paraId="1F4E8CBB" w14:textId="77777777" w:rsidR="00686CD9" w:rsidRPr="0043468D" w:rsidRDefault="00686CD9" w:rsidP="00686CD9"/>
    <w:p w14:paraId="2379A885" w14:textId="77777777" w:rsidR="00686CD9" w:rsidRPr="0043468D" w:rsidRDefault="00686CD9" w:rsidP="00686CD9">
      <w:r w:rsidRPr="0043468D">
        <w:t>Oppdragsgjevar kan heve heile eller delar av avtalen med omgåande verknad dersom ytinga er vesentleg forseinka. Vesentleg forseinking ligg føre når levering ikkje er skjedd når maksimal dagbot er nådd, eller etter utløpet av ein tilleggsfrist dersom den går ut seinare.</w:t>
      </w:r>
    </w:p>
    <w:p w14:paraId="0D42ADD7" w14:textId="77777777" w:rsidR="00686CD9" w:rsidRPr="0043468D" w:rsidRDefault="00686CD9" w:rsidP="00686CD9"/>
    <w:p w14:paraId="5213DB6F" w14:textId="77777777" w:rsidR="00686CD9" w:rsidRPr="0043468D" w:rsidRDefault="00686CD9" w:rsidP="00686CD9">
      <w:r w:rsidRPr="0043468D">
        <w:t xml:space="preserve">Leverandøren sin konkurs, insolvens, brot på andre vesentlege økonomiske føresetnader, gjentekne brot på avtalen, instruksar eller brot på offentlege lovar og reglar, svik, forsømming eller andre forhold som bryt med tillitsforholdet til oppdragsgjevar, eller forseinking eller manglar som medfører at oppdragsgjevar sitt formål med avtalen ikkje vert oppnådd, utgjer alltid eit vesentleg avtalebrot. </w:t>
      </w:r>
    </w:p>
    <w:p w14:paraId="5ED6125B" w14:textId="77777777" w:rsidR="00686CD9" w:rsidRPr="0043468D" w:rsidRDefault="00686CD9" w:rsidP="00686CD9"/>
    <w:p w14:paraId="558B0F83" w14:textId="77777777" w:rsidR="00686CD9" w:rsidRPr="0043468D" w:rsidRDefault="00686CD9" w:rsidP="00686CD9">
      <w:r w:rsidRPr="0043468D">
        <w:t>Opplisting i dette punktet er ikkje å rekne som uttømmande ved vurderinga av kva som utgjer eit vesentleg avtalebrot.</w:t>
      </w:r>
    </w:p>
    <w:p w14:paraId="594A1026" w14:textId="77777777" w:rsidR="00964A2C" w:rsidRPr="0043468D" w:rsidRDefault="00964A2C" w:rsidP="00964A2C"/>
    <w:p w14:paraId="442AE30D" w14:textId="6D0D16F9" w:rsidR="00686CD9" w:rsidRPr="0043468D" w:rsidRDefault="00686CD9" w:rsidP="00686CD9">
      <w:pPr>
        <w:pStyle w:val="Overskrift2"/>
      </w:pPr>
      <w:bookmarkStart w:id="47" w:name="_Toc229050275"/>
      <w:r w:rsidRPr="0043468D">
        <w:t>Erstatning</w:t>
      </w:r>
      <w:bookmarkEnd w:id="47"/>
    </w:p>
    <w:p w14:paraId="06DF416B" w14:textId="77777777" w:rsidR="003F2265" w:rsidRPr="0043468D" w:rsidRDefault="003F2265" w:rsidP="003F2265">
      <w:r w:rsidRPr="0043468D">
        <w:t>Ein part kan krevje erstatta kvart eit direkte tap, medrekna meirkostnader oppdragsgjevar får ved dekningskjøp, tap som kjem av meirarbeid og andre direkte kostnader i samband med forseinking, mangel eller anna misleghald, med mindre den misleghaldande parten godtgjer at misleghaldet eller årsaka til misleghaldet ikkje skriv seg frå den misleghaldande parten.</w:t>
      </w:r>
    </w:p>
    <w:p w14:paraId="3DDD47D0" w14:textId="77777777" w:rsidR="003F2265" w:rsidRPr="0043468D" w:rsidRDefault="003F2265" w:rsidP="003F2265"/>
    <w:p w14:paraId="6D18DB44" w14:textId="77777777" w:rsidR="003F2265" w:rsidRPr="0043468D" w:rsidRDefault="003F2265" w:rsidP="003F2265">
      <w:r w:rsidRPr="0043468D">
        <w:t>Dagbøter kjem til frådrag i eventuell erstatning for same forseinking eller misleghald .</w:t>
      </w:r>
    </w:p>
    <w:p w14:paraId="597F61FE" w14:textId="77777777" w:rsidR="003F2265" w:rsidRPr="0043468D" w:rsidRDefault="003F2265" w:rsidP="003F2265"/>
    <w:p w14:paraId="6950720C" w14:textId="3D3E3F0B" w:rsidR="003F2265" w:rsidRPr="0043468D" w:rsidRDefault="003F2265" w:rsidP="003F2265">
      <w:pPr>
        <w:pStyle w:val="Overskrift2"/>
      </w:pPr>
      <w:bookmarkStart w:id="48" w:name="_Toc229050276"/>
      <w:r w:rsidRPr="0043468D">
        <w:t>Erstatningsavgrensing</w:t>
      </w:r>
      <w:bookmarkEnd w:id="48"/>
    </w:p>
    <w:p w14:paraId="1B3D2C26" w14:textId="77777777" w:rsidR="00605EC7" w:rsidRPr="0043468D" w:rsidRDefault="00605EC7" w:rsidP="00605EC7">
      <w:r w:rsidRPr="0043468D">
        <w:t xml:space="preserve">Erstatning for indirekte tap kan ikkje krevjast. Indirekte tap omfattar, men er ikkje avgrensa til, tapt forteneste av alle artar, tapte innsparingar, tap av data og krav frå tredjepartar. </w:t>
      </w:r>
    </w:p>
    <w:p w14:paraId="14D36CAC" w14:textId="77777777" w:rsidR="00605EC7" w:rsidRPr="0043468D" w:rsidRDefault="00605EC7" w:rsidP="00605EC7"/>
    <w:p w14:paraId="0DFCC52D" w14:textId="77777777" w:rsidR="00605EC7" w:rsidRPr="0043468D" w:rsidRDefault="00605EC7" w:rsidP="00605EC7">
      <w:r w:rsidRPr="0043468D">
        <w:t>Samla erstatning i avtaleperioden for det enkelte avropet er avgrensa til eit beløp som svarar til avtalesummen ekskl. meirverdiavgift.</w:t>
      </w:r>
    </w:p>
    <w:p w14:paraId="3524F5C9" w14:textId="77777777" w:rsidR="00605EC7" w:rsidRPr="0043468D" w:rsidRDefault="00605EC7" w:rsidP="00605EC7"/>
    <w:p w14:paraId="65F600D3" w14:textId="77777777" w:rsidR="00605EC7" w:rsidRPr="0043468D" w:rsidRDefault="00605EC7" w:rsidP="00605EC7">
      <w:r w:rsidRPr="0043468D">
        <w:t>Desse avgrensingane gjeld likevel ikkje dersom den misleghaldande parten eller nokon denne svarar for, har utvist grov aktløyse eller forsett. Avgrensingane gjeld heller ikkje ansvar for rettsmanglar ein er dømt til som leverandøren heftar for.</w:t>
      </w:r>
    </w:p>
    <w:p w14:paraId="487D2E84" w14:textId="77777777" w:rsidR="001E0FDE" w:rsidRPr="0043468D" w:rsidRDefault="001E0FDE" w:rsidP="00605EC7"/>
    <w:p w14:paraId="76F6C3B9" w14:textId="00F129BA" w:rsidR="001E0FDE" w:rsidRPr="0043468D" w:rsidRDefault="001E0FDE" w:rsidP="001E0FDE">
      <w:pPr>
        <w:pStyle w:val="Overskrift2"/>
      </w:pPr>
      <w:bookmarkStart w:id="49" w:name="_Toc229050277"/>
      <w:r w:rsidRPr="0043468D">
        <w:t>Dekningskjøp</w:t>
      </w:r>
      <w:bookmarkEnd w:id="49"/>
    </w:p>
    <w:p w14:paraId="1DC3AA58" w14:textId="77777777" w:rsidR="0043468D" w:rsidRPr="0043468D" w:rsidRDefault="0043468D" w:rsidP="0043468D">
      <w:r w:rsidRPr="0043468D">
        <w:t xml:space="preserve">Dersom leverandøren ikkje er i stand til å levere i samsvar med avtalen eller leverandøren ikkje innan rimeleg tid har utbetra ein mangel eller avhjelp </w:t>
      </w:r>
      <w:r w:rsidRPr="0043468D">
        <w:rPr>
          <w:lang w:bidi="nn-NO"/>
        </w:rPr>
        <w:t xml:space="preserve">ikkje kan </w:t>
      </w:r>
      <w:r w:rsidRPr="0043468D">
        <w:rPr>
          <w:lang w:bidi="nn-NO"/>
        </w:rPr>
        <w:lastRenderedPageBreak/>
        <w:t>skje utan vesentleg ulempe</w:t>
      </w:r>
      <w:r w:rsidRPr="0043468D">
        <w:t xml:space="preserve"> kan oppdragsgjevar foreta dekningskjøp på rimeleg måte. Oppdragsgjevar har då krav på differansen mellom avtalt pris og prisen på dekningstransaksjonen. </w:t>
      </w:r>
    </w:p>
    <w:p w14:paraId="766ABFE4" w14:textId="77777777" w:rsidR="0043468D" w:rsidRPr="0043468D" w:rsidRDefault="0043468D" w:rsidP="0043468D"/>
    <w:p w14:paraId="78508A6E" w14:textId="77777777" w:rsidR="0043468D" w:rsidRPr="0043468D" w:rsidRDefault="0043468D" w:rsidP="0043468D">
      <w:r w:rsidRPr="0043468D">
        <w:t>Ved heving har oppdragsgjevar rett til å foreta dekningskjøp på rimeleg måte og innan rimeleg tid etter hevinga. Oppdragsgjevar har da ved krav om erstatning krav på differansen mellom avtalt pris og prisen på dekningstransaksjonen, i tillegg til anna erstatning etter denne avtalen.</w:t>
      </w:r>
    </w:p>
    <w:p w14:paraId="2124D9C9" w14:textId="77777777" w:rsidR="0043468D" w:rsidRPr="0043468D" w:rsidRDefault="0043468D" w:rsidP="0043468D"/>
    <w:p w14:paraId="5F9CBE4B" w14:textId="77777777" w:rsidR="00605EC7" w:rsidRPr="0043468D" w:rsidRDefault="00605EC7" w:rsidP="00605EC7"/>
    <w:p w14:paraId="4E74DAA9" w14:textId="6BA32962" w:rsidR="00605EC7" w:rsidRPr="0043468D" w:rsidRDefault="00605EC7" w:rsidP="00605EC7">
      <w:pPr>
        <w:pStyle w:val="Overskrift1"/>
      </w:pPr>
      <w:bookmarkStart w:id="50" w:name="_Toc229050278"/>
      <w:r w:rsidRPr="0043468D">
        <w:t>Informasjonstryggleik og personvern</w:t>
      </w:r>
      <w:bookmarkEnd w:id="50"/>
    </w:p>
    <w:p w14:paraId="006055CE" w14:textId="77777777" w:rsidR="002E4B03" w:rsidRPr="0043468D" w:rsidRDefault="002E4B03" w:rsidP="002E4B03">
      <w:pPr>
        <w:spacing w:line="276" w:lineRule="auto"/>
      </w:pPr>
      <w:r w:rsidRPr="0043468D">
        <w:t xml:space="preserve">Leverandøren skal gjennomføre eigna tekniske og organisatoriske tiltak for å sikre at all behandling i samband med gjennomføring av leveransen oppfyller krava i Personvernforordninga og personopplysningslova med tilhøyrande forskrifter, inkludert krava om informasjonstryggleik i Personvernforordninga artikkel 32. Dersom det ligg føre godkjende åtferdsnormer etter Personvernforordninga artikkel 40 eller ei godkjend sertifiseringsordning etter artikkel 42 som leverandøren har forplikta seg til å rette seg etter eller vere sertifisert etter, pliktar leverandøren å rette seg etter slike åtferdsnormer eller sertifiseringskrav. </w:t>
      </w:r>
    </w:p>
    <w:p w14:paraId="0AC86681" w14:textId="77777777" w:rsidR="002E4B03" w:rsidRPr="0043468D" w:rsidRDefault="002E4B03" w:rsidP="002E4B03">
      <w:pPr>
        <w:spacing w:line="276" w:lineRule="auto"/>
      </w:pPr>
    </w:p>
    <w:p w14:paraId="45110BDA" w14:textId="77777777" w:rsidR="002E4B03" w:rsidRPr="0043468D" w:rsidRDefault="002E4B03" w:rsidP="002E4B03">
      <w:pPr>
        <w:spacing w:line="276" w:lineRule="auto"/>
      </w:pPr>
      <w:r w:rsidRPr="0043468D">
        <w:t>Dersom leverandøren skal behandle personopplysningar på vegne av oppdragsgjevar i samband med gjennomføring av leveransen (for eksempel ved konvertering av data), opptrer leverandøren som databehandlar jf. Personvernforordninga artikkel 4 nr. 8 og partane skal inngå ein databehandlaravtale jf. Personvernforordninga artikkel 28 og 29. Som databehandlar for oppdragsgjevar skal leverandøren behandle og nytte personopplysningar slik det går fram av denne avtalen og av databehandlaravtalen. Leverandøren kan ikkje behandle personopplysningane på nokon annan måte. Ved motstrid går databehandlaravtalen framfor denne avtalen når det gjeld behandling av personopplysningar og i tvilstilfelle skal ein velje det tolkingsalternativet som ligg nærast normalordninga i Personvernlovgjevinga, sjå særleg prinsippa for behandling av personopplysningar i Personvernforordninga artikkel 5.</w:t>
      </w:r>
    </w:p>
    <w:p w14:paraId="3A0079C3" w14:textId="77777777" w:rsidR="002E4B03" w:rsidRPr="0043468D" w:rsidRDefault="002E4B03" w:rsidP="002E4B03">
      <w:pPr>
        <w:spacing w:line="276" w:lineRule="auto"/>
      </w:pPr>
    </w:p>
    <w:p w14:paraId="3F4BF4A6" w14:textId="77777777" w:rsidR="002E4B03" w:rsidRPr="0043468D" w:rsidRDefault="002E4B03" w:rsidP="002E4B03">
      <w:pPr>
        <w:spacing w:line="276" w:lineRule="auto"/>
      </w:pPr>
      <w:r w:rsidRPr="0043468D">
        <w:t>Leverandøren skal dokumentere informasjonssystemet og tryggleikstiltaka. Dokumentasjonen skal på førespurnad vere tilgjengeleg for oppdragsgjevar og deira revisorar, samt for Datatilsynet og Personvernnemnda.</w:t>
      </w:r>
    </w:p>
    <w:p w14:paraId="5FF550BB" w14:textId="77777777" w:rsidR="002E4B03" w:rsidRPr="0043468D" w:rsidRDefault="002E4B03" w:rsidP="002E4B03">
      <w:pPr>
        <w:spacing w:line="276" w:lineRule="auto"/>
      </w:pPr>
    </w:p>
    <w:p w14:paraId="6126FA43" w14:textId="77777777" w:rsidR="002E4B03" w:rsidRPr="0043468D" w:rsidRDefault="002E4B03" w:rsidP="002E4B03">
      <w:pPr>
        <w:spacing w:line="276" w:lineRule="auto"/>
      </w:pPr>
      <w:r w:rsidRPr="0043468D">
        <w:t>Leverandøren kan ikkje overlate personopplysningar til andre for behandling utan etter avtale med oppdragsgjevar. Leverandøren skal sørgje for at eventuelle underleverandørar som leverandøren nyttar, og som behandlar personopplysningar, tek på seg tilsvarande forpliktingar som i dette punkt.</w:t>
      </w:r>
    </w:p>
    <w:p w14:paraId="2F5BBE7F" w14:textId="77777777" w:rsidR="002E4B03" w:rsidRPr="0043468D" w:rsidRDefault="002E4B03" w:rsidP="002E4B03">
      <w:pPr>
        <w:spacing w:line="276" w:lineRule="auto"/>
      </w:pPr>
    </w:p>
    <w:p w14:paraId="6DA7E606" w14:textId="77777777" w:rsidR="002E4B03" w:rsidRPr="0043468D" w:rsidRDefault="002E4B03" w:rsidP="002E4B03">
      <w:pPr>
        <w:spacing w:line="276" w:lineRule="auto"/>
      </w:pPr>
      <w:r w:rsidRPr="0043468D">
        <w:t>Personopplysningar skal ikkje overførast til land utanfor EU / EØS-området utan at dette er skriftleg avtalt med oppdragsgjevar på førehand.</w:t>
      </w:r>
    </w:p>
    <w:p w14:paraId="3BF6A68D" w14:textId="77777777" w:rsidR="002E4B03" w:rsidRPr="0043468D" w:rsidRDefault="002E4B03" w:rsidP="002E4B03"/>
    <w:p w14:paraId="4240656C" w14:textId="11A43EFF" w:rsidR="002E4B03" w:rsidRPr="0043468D" w:rsidRDefault="002E4B03" w:rsidP="002E4B03">
      <w:pPr>
        <w:pStyle w:val="Overskrift1"/>
      </w:pPr>
      <w:bookmarkStart w:id="51" w:name="_Toc229050279"/>
      <w:r w:rsidRPr="0043468D">
        <w:t>Konfidensialitet</w:t>
      </w:r>
      <w:bookmarkEnd w:id="51"/>
    </w:p>
    <w:p w14:paraId="7B07ECB0" w14:textId="77777777" w:rsidR="00230F4A" w:rsidRPr="0043468D" w:rsidRDefault="00230F4A" w:rsidP="00230F4A">
      <w:pPr>
        <w:spacing w:line="276" w:lineRule="auto"/>
      </w:pPr>
      <w:r w:rsidRPr="0043468D">
        <w:t xml:space="preserve">Leverandøren og leverandøren sitt personell pliktar å handsame alle opplysningar om oppdragsgjevar og leveransen som konfidensielle, også etter at avtaleforholdet er avslutta. </w:t>
      </w:r>
    </w:p>
    <w:p w14:paraId="7A10140B" w14:textId="77777777" w:rsidR="00230F4A" w:rsidRPr="0043468D" w:rsidRDefault="00230F4A" w:rsidP="00230F4A">
      <w:pPr>
        <w:spacing w:line="276" w:lineRule="auto"/>
      </w:pPr>
    </w:p>
    <w:p w14:paraId="55DDF0CB" w14:textId="77777777" w:rsidR="00230F4A" w:rsidRPr="0043468D" w:rsidRDefault="00230F4A" w:rsidP="00230F4A">
      <w:pPr>
        <w:spacing w:line="276" w:lineRule="auto"/>
      </w:pPr>
      <w:r w:rsidRPr="0043468D">
        <w:t>Leverandøren skal ikkje offentleggjere inngåing av denne avtalen, eller nytte oppdragsgjevar som referanse, utan oppdragsgjevar sitt skriftlege samtykke. Samtykke kan ikkje nektast utan sakleg grunn.</w:t>
      </w:r>
    </w:p>
    <w:p w14:paraId="7D532D90" w14:textId="77777777" w:rsidR="00230F4A" w:rsidRPr="0043468D" w:rsidRDefault="00230F4A" w:rsidP="00230F4A"/>
    <w:p w14:paraId="44D2EEC3" w14:textId="1F248467" w:rsidR="00230F4A" w:rsidRPr="0043468D" w:rsidRDefault="00230F4A" w:rsidP="00230F4A">
      <w:pPr>
        <w:pStyle w:val="Overskrift1"/>
      </w:pPr>
      <w:bookmarkStart w:id="52" w:name="_Toc229050280"/>
      <w:r w:rsidRPr="0043468D">
        <w:t>Overdraging</w:t>
      </w:r>
      <w:bookmarkEnd w:id="52"/>
    </w:p>
    <w:p w14:paraId="4D8264F2" w14:textId="77777777" w:rsidR="007E38F6" w:rsidRPr="0043468D" w:rsidRDefault="007E38F6" w:rsidP="007E38F6">
      <w:pPr>
        <w:spacing w:line="276" w:lineRule="auto"/>
      </w:pPr>
      <w:r w:rsidRPr="0043468D">
        <w:t>Oppdragsgjevar kan overdra sine rettar og plikter etter avtalen, heilt eller delvis, så framt oppdragsgjevar kan godtgjere at mottakaren har den økonomiske styrken som trengs for å kunne oppfylle oppdragsgjevar sine plikter etter avtalen og overdraginga oppretthelder leverandørens uavhengigheitspliktar.</w:t>
      </w:r>
    </w:p>
    <w:p w14:paraId="1E677E7E" w14:textId="77777777" w:rsidR="007E38F6" w:rsidRPr="0043468D" w:rsidRDefault="007E38F6" w:rsidP="007E38F6">
      <w:pPr>
        <w:spacing w:line="276" w:lineRule="auto"/>
      </w:pPr>
    </w:p>
    <w:p w14:paraId="036C74CE" w14:textId="77777777" w:rsidR="007E38F6" w:rsidRPr="0043468D" w:rsidRDefault="007E38F6" w:rsidP="007E38F6">
      <w:pPr>
        <w:spacing w:line="276" w:lineRule="auto"/>
      </w:pPr>
      <w:r w:rsidRPr="0043468D">
        <w:t>Leverandøren kan ikkje overdra eller pantsette avtalen, del av eller interesse i den, utan oppdragsgjevar sitt samtykke. Slikt samtykke skal ikkje nektast utan sakleg grunn.</w:t>
      </w:r>
    </w:p>
    <w:p w14:paraId="1A05044B" w14:textId="77777777" w:rsidR="007E38F6" w:rsidRPr="0043468D" w:rsidRDefault="007E38F6" w:rsidP="007E38F6"/>
    <w:p w14:paraId="7913603F" w14:textId="0E9C7323" w:rsidR="007E38F6" w:rsidRPr="0043468D" w:rsidRDefault="007E38F6" w:rsidP="007E38F6">
      <w:pPr>
        <w:pStyle w:val="Overskrift1"/>
      </w:pPr>
      <w:bookmarkStart w:id="53" w:name="_Toc229050281"/>
      <w:r w:rsidRPr="0043468D">
        <w:t>Lovval og verneting</w:t>
      </w:r>
      <w:bookmarkEnd w:id="53"/>
    </w:p>
    <w:p w14:paraId="7543F582" w14:textId="77777777" w:rsidR="001F5640" w:rsidRPr="0043468D" w:rsidRDefault="001F5640" w:rsidP="001F5640">
      <w:pPr>
        <w:spacing w:line="276" w:lineRule="auto"/>
      </w:pPr>
      <w:r w:rsidRPr="0043468D">
        <w:t xml:space="preserve">Avtalen skal i alle tilfelle regulerast av norsk lovgjeving, og rettstvistar som gjeld avtalen skal løysast etter norske rettargangsreglar. </w:t>
      </w:r>
    </w:p>
    <w:p w14:paraId="4B2E6FFE" w14:textId="77777777" w:rsidR="001F5640" w:rsidRPr="0043468D" w:rsidRDefault="001F5640" w:rsidP="001F5640">
      <w:pPr>
        <w:spacing w:line="276" w:lineRule="auto"/>
      </w:pPr>
    </w:p>
    <w:p w14:paraId="4F8B2F2D" w14:textId="77777777" w:rsidR="001F5640" w:rsidRPr="0043468D" w:rsidRDefault="001F5640" w:rsidP="001F5640">
      <w:pPr>
        <w:spacing w:line="276" w:lineRule="auto"/>
      </w:pPr>
      <w:r w:rsidRPr="0043468D">
        <w:t xml:space="preserve">Tvist mellom partane skal søkast løyst gjennom forhandlingar. Oppnår ein ikkje ei løysing, skal saken gå for ordinær domstolsbehandling. Rett verneting er oppdragsgjevar sitt verneting. </w:t>
      </w:r>
    </w:p>
    <w:p w14:paraId="2B765267" w14:textId="77777777" w:rsidR="001F5640" w:rsidRPr="0043468D" w:rsidRDefault="001F5640" w:rsidP="001F5640"/>
    <w:sectPr w:rsidR="001F5640" w:rsidRPr="0043468D" w:rsidSect="00CC559A">
      <w:head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3C528" w14:textId="77777777" w:rsidR="00CD7F7C" w:rsidRDefault="00CD7F7C" w:rsidP="00FF6A52">
      <w:r>
        <w:separator/>
      </w:r>
    </w:p>
  </w:endnote>
  <w:endnote w:type="continuationSeparator" w:id="0">
    <w:p w14:paraId="50BD7AA1" w14:textId="77777777" w:rsidR="00CD7F7C" w:rsidRDefault="00CD7F7C" w:rsidP="00FF6A52">
      <w:r>
        <w:continuationSeparator/>
      </w:r>
    </w:p>
  </w:endnote>
  <w:endnote w:type="continuationNotice" w:id="1">
    <w:p w14:paraId="410DF49D" w14:textId="77777777" w:rsidR="00CD7F7C" w:rsidRDefault="00CD7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920A3" w14:textId="77777777" w:rsidR="00CD7F7C" w:rsidRDefault="00CD7F7C" w:rsidP="00FF6A52">
      <w:r>
        <w:separator/>
      </w:r>
    </w:p>
  </w:footnote>
  <w:footnote w:type="continuationSeparator" w:id="0">
    <w:p w14:paraId="02A224B1" w14:textId="77777777" w:rsidR="00CD7F7C" w:rsidRDefault="00CD7F7C" w:rsidP="00FF6A52">
      <w:r>
        <w:continuationSeparator/>
      </w:r>
    </w:p>
  </w:footnote>
  <w:footnote w:type="continuationNotice" w:id="1">
    <w:p w14:paraId="6EC525D1" w14:textId="77777777" w:rsidR="00CD7F7C" w:rsidRDefault="00CD7F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4305" w14:textId="32A434C9" w:rsidR="003E2BA7" w:rsidRDefault="003E2BA7" w:rsidP="003E2BA7">
    <w:pPr>
      <w:pStyle w:val="Topptekst"/>
      <w:jc w:val="right"/>
      <w:rPr>
        <w:sz w:val="16"/>
        <w:szCs w:val="16"/>
      </w:rPr>
    </w:pPr>
    <w:r w:rsidRPr="00F63781">
      <w:rPr>
        <w:noProof/>
      </w:rPr>
      <w:drawing>
        <wp:anchor distT="0" distB="0" distL="114300" distR="114300" simplePos="0" relativeHeight="251658240" behindDoc="1" locked="0" layoutInCell="1" allowOverlap="1" wp14:anchorId="5754753A" wp14:editId="2D867C5C">
          <wp:simplePos x="0" y="0"/>
          <wp:positionH relativeFrom="margin">
            <wp:align>left</wp:align>
          </wp:positionH>
          <wp:positionV relativeFrom="paragraph">
            <wp:posOffset>64770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ptab w:relativeTo="margin" w:alignment="center" w:leader="none"/>
    </w:r>
    <w:r w:rsidRPr="00D02C57">
      <w:rPr>
        <w:sz w:val="16"/>
        <w:szCs w:val="16"/>
      </w:rPr>
      <w:ptab w:relativeTo="margin" w:alignment="center" w:leader="none"/>
    </w:r>
  </w:p>
  <w:p w14:paraId="67EDB09A" w14:textId="3CE75260" w:rsidR="007859DC" w:rsidRPr="00F06B2E" w:rsidRDefault="0078170D" w:rsidP="003E2BA7">
    <w:pPr>
      <w:pStyle w:val="Topptekst"/>
      <w:jc w:val="right"/>
      <w:rPr>
        <w:sz w:val="20"/>
        <w:szCs w:val="20"/>
      </w:rPr>
    </w:pPr>
    <w:r>
      <w:rPr>
        <w:sz w:val="20"/>
        <w:szCs w:val="20"/>
      </w:rPr>
      <w:t>A</w:t>
    </w:r>
    <w:r w:rsidR="003E2BA7">
      <w:rPr>
        <w:sz w:val="20"/>
        <w:szCs w:val="20"/>
      </w:rPr>
      <w:t>vtale</w:t>
    </w:r>
    <w:r w:rsidR="003E2BA7" w:rsidRPr="00BD2676">
      <w:rPr>
        <w:b/>
        <w:sz w:val="20"/>
        <w:szCs w:val="20"/>
      </w:rPr>
      <w:t xml:space="preserve"> |</w:t>
    </w:r>
    <w:r w:rsidR="003E2BA7" w:rsidRPr="00BD2676">
      <w:rPr>
        <w:sz w:val="20"/>
        <w:szCs w:val="20"/>
      </w:rPr>
      <w:t xml:space="preserve"> 202</w:t>
    </w:r>
    <w:r>
      <w:rPr>
        <w:sz w:val="20"/>
        <w:szCs w:val="20"/>
      </w:rPr>
      <w:t>6/4245</w:t>
    </w:r>
    <w:r w:rsidR="003E2BA7" w:rsidRPr="00BD2676">
      <w:rPr>
        <w:sz w:val="20"/>
        <w:szCs w:val="20"/>
      </w:rPr>
      <w:t xml:space="preserve"> </w:t>
    </w:r>
    <w:r w:rsidR="003E2BA7" w:rsidRPr="00BD2676">
      <w:rPr>
        <w:b/>
        <w:sz w:val="20"/>
        <w:szCs w:val="20"/>
      </w:rPr>
      <w:t xml:space="preserve">| </w:t>
    </w:r>
    <w:r w:rsidR="00CF4F9E" w:rsidRPr="00F06B2E">
      <w:rPr>
        <w:sz w:val="20"/>
        <w:szCs w:val="20"/>
      </w:rPr>
      <w:fldChar w:fldCharType="begin"/>
    </w:r>
    <w:r w:rsidR="00CF4F9E" w:rsidRPr="00F06B2E">
      <w:rPr>
        <w:sz w:val="20"/>
        <w:szCs w:val="20"/>
      </w:rPr>
      <w:instrText>PAGE   \* MERGEFORMAT</w:instrText>
    </w:r>
    <w:r w:rsidR="00CF4F9E" w:rsidRPr="00F06B2E">
      <w:rPr>
        <w:sz w:val="20"/>
        <w:szCs w:val="20"/>
      </w:rPr>
      <w:fldChar w:fldCharType="separate"/>
    </w:r>
    <w:r w:rsidR="00CF4F9E" w:rsidRPr="00F06B2E">
      <w:rPr>
        <w:sz w:val="20"/>
        <w:szCs w:val="20"/>
      </w:rPr>
      <w:t>1</w:t>
    </w:r>
    <w:r w:rsidR="00CF4F9E" w:rsidRPr="00F06B2E">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6363"/>
    <w:multiLevelType w:val="hybridMultilevel"/>
    <w:tmpl w:val="B14EA964"/>
    <w:lvl w:ilvl="0" w:tplc="04140001">
      <w:start w:val="1"/>
      <w:numFmt w:val="bullet"/>
      <w:lvlText w:val=""/>
      <w:lvlJc w:val="left"/>
      <w:pPr>
        <w:ind w:left="1068" w:hanging="360"/>
      </w:pPr>
      <w:rPr>
        <w:rFonts w:ascii="Symbol" w:hAnsi="Symbol"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 w15:restartNumberingAfterBreak="0">
    <w:nsid w:val="1FF35DB4"/>
    <w:multiLevelType w:val="hybridMultilevel"/>
    <w:tmpl w:val="F488A86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2CA735B5"/>
    <w:multiLevelType w:val="hybridMultilevel"/>
    <w:tmpl w:val="1FF41568"/>
    <w:lvl w:ilvl="0" w:tplc="04140001">
      <w:start w:val="1"/>
      <w:numFmt w:val="bullet"/>
      <w:lvlText w:val=""/>
      <w:lvlJc w:val="left"/>
      <w:pPr>
        <w:ind w:left="1068" w:hanging="360"/>
      </w:pPr>
      <w:rPr>
        <w:rFonts w:ascii="Symbol" w:hAnsi="Symbol"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4" w15:restartNumberingAfterBreak="0">
    <w:nsid w:val="3D6A4D95"/>
    <w:multiLevelType w:val="multilevel"/>
    <w:tmpl w:val="9D3ED7E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1003"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5" w15:restartNumberingAfterBreak="0">
    <w:nsid w:val="418F4206"/>
    <w:multiLevelType w:val="hybridMultilevel"/>
    <w:tmpl w:val="A636EB08"/>
    <w:lvl w:ilvl="0" w:tplc="541C283E">
      <w:start w:val="1"/>
      <w:numFmt w:val="bullet"/>
      <w:lvlText w:val=""/>
      <w:lvlJc w:val="left"/>
      <w:pPr>
        <w:ind w:left="1068" w:hanging="360"/>
      </w:pPr>
      <w:rPr>
        <w:rFonts w:ascii="Symbol" w:hAnsi="Symbol" w:hint="default"/>
        <w:lang w:val="nn-NO"/>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6"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4A513F70"/>
    <w:multiLevelType w:val="hybridMultilevel"/>
    <w:tmpl w:val="68B696CE"/>
    <w:lvl w:ilvl="0" w:tplc="04140001">
      <w:start w:val="1"/>
      <w:numFmt w:val="bullet"/>
      <w:lvlText w:val=""/>
      <w:lvlJc w:val="left"/>
      <w:pPr>
        <w:ind w:left="1068" w:hanging="360"/>
      </w:pPr>
      <w:rPr>
        <w:rFonts w:ascii="Symbol" w:hAnsi="Symbol"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8"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0"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349140233">
    <w:abstractNumId w:val="4"/>
  </w:num>
  <w:num w:numId="2" w16cid:durableId="1052341492">
    <w:abstractNumId w:val="2"/>
  </w:num>
  <w:num w:numId="3" w16cid:durableId="2035838608">
    <w:abstractNumId w:val="6"/>
  </w:num>
  <w:num w:numId="4" w16cid:durableId="1913197336">
    <w:abstractNumId w:val="9"/>
  </w:num>
  <w:num w:numId="5" w16cid:durableId="16260797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414959">
    <w:abstractNumId w:val="10"/>
  </w:num>
  <w:num w:numId="7" w16cid:durableId="3083676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90096">
    <w:abstractNumId w:val="8"/>
  </w:num>
  <w:num w:numId="9" w16cid:durableId="58018631">
    <w:abstractNumId w:val="1"/>
  </w:num>
  <w:num w:numId="10" w16cid:durableId="453862773">
    <w:abstractNumId w:val="7"/>
  </w:num>
  <w:num w:numId="11" w16cid:durableId="1711415450">
    <w:abstractNumId w:val="5"/>
  </w:num>
  <w:num w:numId="12" w16cid:durableId="655187508">
    <w:abstractNumId w:val="3"/>
  </w:num>
  <w:num w:numId="13" w16cid:durableId="290331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ACF"/>
    <w:rsid w:val="00001ADE"/>
    <w:rsid w:val="00013FE9"/>
    <w:rsid w:val="0002272B"/>
    <w:rsid w:val="00030CA2"/>
    <w:rsid w:val="00057540"/>
    <w:rsid w:val="00065C57"/>
    <w:rsid w:val="000920D0"/>
    <w:rsid w:val="000B2983"/>
    <w:rsid w:val="000C487F"/>
    <w:rsid w:val="000C5860"/>
    <w:rsid w:val="000D1B7F"/>
    <w:rsid w:val="000D671C"/>
    <w:rsid w:val="000D69E2"/>
    <w:rsid w:val="000E52C1"/>
    <w:rsid w:val="000F17F1"/>
    <w:rsid w:val="000F6873"/>
    <w:rsid w:val="0010105F"/>
    <w:rsid w:val="00113878"/>
    <w:rsid w:val="0013357B"/>
    <w:rsid w:val="0014357E"/>
    <w:rsid w:val="001619FF"/>
    <w:rsid w:val="0019239D"/>
    <w:rsid w:val="00193862"/>
    <w:rsid w:val="00195434"/>
    <w:rsid w:val="001A3060"/>
    <w:rsid w:val="001C13DC"/>
    <w:rsid w:val="001C2833"/>
    <w:rsid w:val="001D5A05"/>
    <w:rsid w:val="001E0FDE"/>
    <w:rsid w:val="001F5640"/>
    <w:rsid w:val="0021589C"/>
    <w:rsid w:val="00222011"/>
    <w:rsid w:val="00226745"/>
    <w:rsid w:val="00227928"/>
    <w:rsid w:val="00230F4A"/>
    <w:rsid w:val="00242FBC"/>
    <w:rsid w:val="00247919"/>
    <w:rsid w:val="00250DBB"/>
    <w:rsid w:val="00253070"/>
    <w:rsid w:val="00264CEC"/>
    <w:rsid w:val="00265687"/>
    <w:rsid w:val="00267691"/>
    <w:rsid w:val="00267C97"/>
    <w:rsid w:val="002702C6"/>
    <w:rsid w:val="00273F81"/>
    <w:rsid w:val="00276EF4"/>
    <w:rsid w:val="00287CF2"/>
    <w:rsid w:val="002963CD"/>
    <w:rsid w:val="002A1D3E"/>
    <w:rsid w:val="002A356A"/>
    <w:rsid w:val="002A3942"/>
    <w:rsid w:val="002B217A"/>
    <w:rsid w:val="002C0131"/>
    <w:rsid w:val="002C75A4"/>
    <w:rsid w:val="002D62FE"/>
    <w:rsid w:val="002D6BB3"/>
    <w:rsid w:val="002D7121"/>
    <w:rsid w:val="002E4B03"/>
    <w:rsid w:val="002F6587"/>
    <w:rsid w:val="00304BB5"/>
    <w:rsid w:val="003106A7"/>
    <w:rsid w:val="003117E6"/>
    <w:rsid w:val="00314A1C"/>
    <w:rsid w:val="00320921"/>
    <w:rsid w:val="00321E43"/>
    <w:rsid w:val="00344A6D"/>
    <w:rsid w:val="00344EDC"/>
    <w:rsid w:val="00346665"/>
    <w:rsid w:val="00352D35"/>
    <w:rsid w:val="0036331A"/>
    <w:rsid w:val="00372C5B"/>
    <w:rsid w:val="00380101"/>
    <w:rsid w:val="00385117"/>
    <w:rsid w:val="003870D4"/>
    <w:rsid w:val="00397D02"/>
    <w:rsid w:val="003A620C"/>
    <w:rsid w:val="003D233A"/>
    <w:rsid w:val="003E2BA7"/>
    <w:rsid w:val="003E33D2"/>
    <w:rsid w:val="003F2265"/>
    <w:rsid w:val="003F2977"/>
    <w:rsid w:val="004067BE"/>
    <w:rsid w:val="00413EC1"/>
    <w:rsid w:val="00422A64"/>
    <w:rsid w:val="004251F1"/>
    <w:rsid w:val="0043468D"/>
    <w:rsid w:val="00454A7D"/>
    <w:rsid w:val="00460DB0"/>
    <w:rsid w:val="00462A15"/>
    <w:rsid w:val="00463923"/>
    <w:rsid w:val="0047227C"/>
    <w:rsid w:val="00480461"/>
    <w:rsid w:val="00484DDE"/>
    <w:rsid w:val="004861BC"/>
    <w:rsid w:val="004900B3"/>
    <w:rsid w:val="00497FF2"/>
    <w:rsid w:val="004B32EB"/>
    <w:rsid w:val="004B528B"/>
    <w:rsid w:val="004B698A"/>
    <w:rsid w:val="004D1826"/>
    <w:rsid w:val="004E5F56"/>
    <w:rsid w:val="004E68CA"/>
    <w:rsid w:val="004F514F"/>
    <w:rsid w:val="004F5238"/>
    <w:rsid w:val="00502E92"/>
    <w:rsid w:val="005232A1"/>
    <w:rsid w:val="00543AA8"/>
    <w:rsid w:val="00544C89"/>
    <w:rsid w:val="0054764B"/>
    <w:rsid w:val="00550EEC"/>
    <w:rsid w:val="0055650C"/>
    <w:rsid w:val="00557C33"/>
    <w:rsid w:val="005655F6"/>
    <w:rsid w:val="00565961"/>
    <w:rsid w:val="0057195B"/>
    <w:rsid w:val="0057292C"/>
    <w:rsid w:val="0057530D"/>
    <w:rsid w:val="00583979"/>
    <w:rsid w:val="00594C54"/>
    <w:rsid w:val="00594DDF"/>
    <w:rsid w:val="00595EE0"/>
    <w:rsid w:val="005A4950"/>
    <w:rsid w:val="005A5E6E"/>
    <w:rsid w:val="005B09BC"/>
    <w:rsid w:val="005B1E32"/>
    <w:rsid w:val="005E2289"/>
    <w:rsid w:val="005F1CE9"/>
    <w:rsid w:val="005F28B8"/>
    <w:rsid w:val="005F54B4"/>
    <w:rsid w:val="005F6238"/>
    <w:rsid w:val="00605EC7"/>
    <w:rsid w:val="00610805"/>
    <w:rsid w:val="00612B25"/>
    <w:rsid w:val="0062374F"/>
    <w:rsid w:val="00631B16"/>
    <w:rsid w:val="006343E3"/>
    <w:rsid w:val="00641E26"/>
    <w:rsid w:val="00642265"/>
    <w:rsid w:val="0065157F"/>
    <w:rsid w:val="00660939"/>
    <w:rsid w:val="00665545"/>
    <w:rsid w:val="00686CD9"/>
    <w:rsid w:val="0069446D"/>
    <w:rsid w:val="00696EA4"/>
    <w:rsid w:val="006A4734"/>
    <w:rsid w:val="006A6D6C"/>
    <w:rsid w:val="006B2831"/>
    <w:rsid w:val="006B4544"/>
    <w:rsid w:val="006B4642"/>
    <w:rsid w:val="00707A3C"/>
    <w:rsid w:val="00727FCA"/>
    <w:rsid w:val="007325BD"/>
    <w:rsid w:val="00734853"/>
    <w:rsid w:val="007423E2"/>
    <w:rsid w:val="00745593"/>
    <w:rsid w:val="00762A38"/>
    <w:rsid w:val="00764EF8"/>
    <w:rsid w:val="00767EE5"/>
    <w:rsid w:val="0078170D"/>
    <w:rsid w:val="0078194A"/>
    <w:rsid w:val="007859DC"/>
    <w:rsid w:val="007956D0"/>
    <w:rsid w:val="007B19D5"/>
    <w:rsid w:val="007B40DF"/>
    <w:rsid w:val="007B4219"/>
    <w:rsid w:val="007B6309"/>
    <w:rsid w:val="007C07BC"/>
    <w:rsid w:val="007D0380"/>
    <w:rsid w:val="007E116C"/>
    <w:rsid w:val="007E207A"/>
    <w:rsid w:val="007E38F6"/>
    <w:rsid w:val="007E4EB3"/>
    <w:rsid w:val="00811DC5"/>
    <w:rsid w:val="00813E47"/>
    <w:rsid w:val="00822DAD"/>
    <w:rsid w:val="00827110"/>
    <w:rsid w:val="008340ED"/>
    <w:rsid w:val="00840DC2"/>
    <w:rsid w:val="00842044"/>
    <w:rsid w:val="008474FE"/>
    <w:rsid w:val="00850E7B"/>
    <w:rsid w:val="00853770"/>
    <w:rsid w:val="008543AE"/>
    <w:rsid w:val="00875C0E"/>
    <w:rsid w:val="00875FFE"/>
    <w:rsid w:val="00880323"/>
    <w:rsid w:val="008A2792"/>
    <w:rsid w:val="008A6150"/>
    <w:rsid w:val="008B17CB"/>
    <w:rsid w:val="008C19BD"/>
    <w:rsid w:val="008D6D20"/>
    <w:rsid w:val="008E4062"/>
    <w:rsid w:val="008E6AE6"/>
    <w:rsid w:val="009259EA"/>
    <w:rsid w:val="00941E94"/>
    <w:rsid w:val="00942CB7"/>
    <w:rsid w:val="00953A67"/>
    <w:rsid w:val="00962FA0"/>
    <w:rsid w:val="009644F9"/>
    <w:rsid w:val="00964A2C"/>
    <w:rsid w:val="00966D89"/>
    <w:rsid w:val="00966DE7"/>
    <w:rsid w:val="00975B37"/>
    <w:rsid w:val="00980948"/>
    <w:rsid w:val="00981A7F"/>
    <w:rsid w:val="009906CE"/>
    <w:rsid w:val="009B597C"/>
    <w:rsid w:val="009C57A7"/>
    <w:rsid w:val="009D62B2"/>
    <w:rsid w:val="009E1D74"/>
    <w:rsid w:val="009E6518"/>
    <w:rsid w:val="009F7E5A"/>
    <w:rsid w:val="00A26D04"/>
    <w:rsid w:val="00A32842"/>
    <w:rsid w:val="00A55074"/>
    <w:rsid w:val="00A5746A"/>
    <w:rsid w:val="00A6456C"/>
    <w:rsid w:val="00A64834"/>
    <w:rsid w:val="00A754E3"/>
    <w:rsid w:val="00A82191"/>
    <w:rsid w:val="00A839F7"/>
    <w:rsid w:val="00A9031F"/>
    <w:rsid w:val="00A97C4A"/>
    <w:rsid w:val="00AA0706"/>
    <w:rsid w:val="00AA73BF"/>
    <w:rsid w:val="00AB5899"/>
    <w:rsid w:val="00AC6789"/>
    <w:rsid w:val="00AD0AD0"/>
    <w:rsid w:val="00AD72CB"/>
    <w:rsid w:val="00AD79F9"/>
    <w:rsid w:val="00AE2260"/>
    <w:rsid w:val="00B02B5E"/>
    <w:rsid w:val="00B14968"/>
    <w:rsid w:val="00B24FAC"/>
    <w:rsid w:val="00B273BB"/>
    <w:rsid w:val="00B32BE3"/>
    <w:rsid w:val="00B34184"/>
    <w:rsid w:val="00B41701"/>
    <w:rsid w:val="00B42949"/>
    <w:rsid w:val="00B734EC"/>
    <w:rsid w:val="00BB5AAE"/>
    <w:rsid w:val="00BB7460"/>
    <w:rsid w:val="00BF1AE0"/>
    <w:rsid w:val="00C03985"/>
    <w:rsid w:val="00C13024"/>
    <w:rsid w:val="00C167F5"/>
    <w:rsid w:val="00C17A39"/>
    <w:rsid w:val="00C319A7"/>
    <w:rsid w:val="00C3687B"/>
    <w:rsid w:val="00C518B5"/>
    <w:rsid w:val="00C871AE"/>
    <w:rsid w:val="00C93C85"/>
    <w:rsid w:val="00CA449D"/>
    <w:rsid w:val="00CA474D"/>
    <w:rsid w:val="00CB1BCF"/>
    <w:rsid w:val="00CB412D"/>
    <w:rsid w:val="00CC2E8D"/>
    <w:rsid w:val="00CC559A"/>
    <w:rsid w:val="00CD0842"/>
    <w:rsid w:val="00CD467D"/>
    <w:rsid w:val="00CD7F7C"/>
    <w:rsid w:val="00CE0F92"/>
    <w:rsid w:val="00CE2224"/>
    <w:rsid w:val="00CE37E8"/>
    <w:rsid w:val="00CE44D3"/>
    <w:rsid w:val="00CF06CE"/>
    <w:rsid w:val="00CF3316"/>
    <w:rsid w:val="00CF4F9E"/>
    <w:rsid w:val="00D25E3E"/>
    <w:rsid w:val="00D35E7F"/>
    <w:rsid w:val="00D45DED"/>
    <w:rsid w:val="00D52653"/>
    <w:rsid w:val="00D550E7"/>
    <w:rsid w:val="00D67211"/>
    <w:rsid w:val="00D6727D"/>
    <w:rsid w:val="00D7456F"/>
    <w:rsid w:val="00D83A71"/>
    <w:rsid w:val="00D854B4"/>
    <w:rsid w:val="00D86434"/>
    <w:rsid w:val="00D87090"/>
    <w:rsid w:val="00D90902"/>
    <w:rsid w:val="00DA777B"/>
    <w:rsid w:val="00DB0EDC"/>
    <w:rsid w:val="00DC4306"/>
    <w:rsid w:val="00DC5B74"/>
    <w:rsid w:val="00DE0753"/>
    <w:rsid w:val="00DE7890"/>
    <w:rsid w:val="00DE7ACF"/>
    <w:rsid w:val="00DF3A6B"/>
    <w:rsid w:val="00E10F99"/>
    <w:rsid w:val="00E15A45"/>
    <w:rsid w:val="00E20514"/>
    <w:rsid w:val="00E366C4"/>
    <w:rsid w:val="00E37017"/>
    <w:rsid w:val="00E410E4"/>
    <w:rsid w:val="00E44C49"/>
    <w:rsid w:val="00E51560"/>
    <w:rsid w:val="00E54B32"/>
    <w:rsid w:val="00E62381"/>
    <w:rsid w:val="00E74C15"/>
    <w:rsid w:val="00E81062"/>
    <w:rsid w:val="00E84925"/>
    <w:rsid w:val="00EA2986"/>
    <w:rsid w:val="00EB0100"/>
    <w:rsid w:val="00EB1401"/>
    <w:rsid w:val="00EB3E65"/>
    <w:rsid w:val="00EB3F01"/>
    <w:rsid w:val="00EC4D53"/>
    <w:rsid w:val="00EC6501"/>
    <w:rsid w:val="00EF6C65"/>
    <w:rsid w:val="00F0260D"/>
    <w:rsid w:val="00F02AB9"/>
    <w:rsid w:val="00F06B2E"/>
    <w:rsid w:val="00F11DE3"/>
    <w:rsid w:val="00F121D2"/>
    <w:rsid w:val="00F13C20"/>
    <w:rsid w:val="00F16CEB"/>
    <w:rsid w:val="00F21E49"/>
    <w:rsid w:val="00F32852"/>
    <w:rsid w:val="00F4258F"/>
    <w:rsid w:val="00F43300"/>
    <w:rsid w:val="00F4365C"/>
    <w:rsid w:val="00F67D14"/>
    <w:rsid w:val="00F765BF"/>
    <w:rsid w:val="00F84B06"/>
    <w:rsid w:val="00F852F1"/>
    <w:rsid w:val="00F908F1"/>
    <w:rsid w:val="00FB5A03"/>
    <w:rsid w:val="00FF0F02"/>
    <w:rsid w:val="00FF6A5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76865"/>
  <w15:chartTrackingRefBased/>
  <w15:docId w15:val="{9F4BD299-4802-4F51-B5DF-8DF3D3FA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A52"/>
    <w:rPr>
      <w:rFonts w:ascii="Arial" w:hAnsi="Arial" w:cs="Arial"/>
      <w:lang w:val="nn-NO"/>
    </w:rPr>
  </w:style>
  <w:style w:type="paragraph" w:styleId="Overskrift1">
    <w:name w:val="heading 1"/>
    <w:basedOn w:val="Normal"/>
    <w:next w:val="Normal"/>
    <w:link w:val="Overskrift1Tegn"/>
    <w:uiPriority w:val="9"/>
    <w:qFormat/>
    <w:rsid w:val="00AB5899"/>
    <w:pPr>
      <w:keepNext/>
      <w:keepLines/>
      <w:numPr>
        <w:numId w:val="1"/>
      </w:numPr>
      <w:spacing w:before="240" w:after="120"/>
      <w:outlineLvl w:val="0"/>
    </w:pPr>
    <w:rPr>
      <w:rFonts w:eastAsiaTheme="majorEastAsia" w:cstheme="majorBidi"/>
      <w:b/>
      <w:caps/>
      <w:color w:val="2F5496" w:themeColor="accent1" w:themeShade="BF"/>
      <w:sz w:val="32"/>
      <w:szCs w:val="32"/>
    </w:rPr>
  </w:style>
  <w:style w:type="paragraph" w:styleId="Overskrift2">
    <w:name w:val="heading 2"/>
    <w:basedOn w:val="Normal"/>
    <w:next w:val="Normal"/>
    <w:link w:val="Overskrift2Tegn"/>
    <w:uiPriority w:val="9"/>
    <w:unhideWhenUsed/>
    <w:qFormat/>
    <w:rsid w:val="00822DAD"/>
    <w:pPr>
      <w:keepNext/>
      <w:keepLines/>
      <w:numPr>
        <w:ilvl w:val="1"/>
        <w:numId w:val="1"/>
      </w:numPr>
      <w:spacing w:before="40"/>
      <w:ind w:left="851" w:hanging="851"/>
      <w:outlineLvl w:val="1"/>
    </w:pPr>
    <w:rPr>
      <w:rFonts w:eastAsiaTheme="majorEastAsia" w:cstheme="majorBidi"/>
      <w:b/>
      <w:bCs/>
      <w:color w:val="2F5496" w:themeColor="accent1" w:themeShade="BF"/>
      <w:sz w:val="28"/>
      <w:szCs w:val="28"/>
    </w:rPr>
  </w:style>
  <w:style w:type="paragraph" w:styleId="Overskrift3">
    <w:name w:val="heading 3"/>
    <w:basedOn w:val="Normal"/>
    <w:next w:val="Normal"/>
    <w:link w:val="Overskrift3Tegn"/>
    <w:uiPriority w:val="9"/>
    <w:unhideWhenUsed/>
    <w:qFormat/>
    <w:rsid w:val="00F32852"/>
    <w:pPr>
      <w:keepNext/>
      <w:keepLines/>
      <w:numPr>
        <w:ilvl w:val="2"/>
        <w:numId w:val="1"/>
      </w:numPr>
      <w:spacing w:before="40"/>
      <w:ind w:left="720"/>
      <w:outlineLvl w:val="2"/>
    </w:pPr>
    <w:rPr>
      <w:rFonts w:eastAsiaTheme="majorEastAsia"/>
      <w:color w:val="1F3763" w:themeColor="accent1" w:themeShade="7F"/>
    </w:rPr>
  </w:style>
  <w:style w:type="paragraph" w:styleId="Overskrift4">
    <w:name w:val="heading 4"/>
    <w:basedOn w:val="Normal"/>
    <w:next w:val="Normal"/>
    <w:link w:val="Overskrift4Tegn"/>
    <w:uiPriority w:val="9"/>
    <w:semiHidden/>
    <w:unhideWhenUsed/>
    <w:qFormat/>
    <w:rsid w:val="00CE222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CE222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CE222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CE222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CE222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E222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paragraph" w:styleId="Tittel">
    <w:name w:val="Title"/>
    <w:basedOn w:val="Normal"/>
    <w:next w:val="Normal"/>
    <w:link w:val="TittelTegn"/>
    <w:uiPriority w:val="10"/>
    <w:qFormat/>
    <w:rsid w:val="00C167F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167F5"/>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AB5899"/>
    <w:rPr>
      <w:rFonts w:ascii="Arial" w:eastAsiaTheme="majorEastAsia" w:hAnsi="Arial" w:cstheme="majorBidi"/>
      <w:b/>
      <w:caps/>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822DAD"/>
    <w:rPr>
      <w:rFonts w:ascii="Arial" w:eastAsiaTheme="majorEastAsia" w:hAnsi="Arial" w:cstheme="majorBidi"/>
      <w:b/>
      <w:bCs/>
      <w:color w:val="2F5496" w:themeColor="accent1" w:themeShade="BF"/>
      <w:sz w:val="28"/>
      <w:szCs w:val="28"/>
      <w:lang w:val="nn-NO"/>
    </w:rPr>
  </w:style>
  <w:style w:type="character" w:customStyle="1" w:styleId="Overskrift3Tegn">
    <w:name w:val="Overskrift 3 Tegn"/>
    <w:basedOn w:val="Standardskriftforavsnitt"/>
    <w:link w:val="Overskrift3"/>
    <w:uiPriority w:val="9"/>
    <w:rsid w:val="00F32852"/>
    <w:rPr>
      <w:rFonts w:ascii="Arial" w:eastAsiaTheme="majorEastAsia" w:hAnsi="Arial" w:cs="Arial"/>
      <w:color w:val="1F3763" w:themeColor="accent1" w:themeShade="7F"/>
      <w:lang w:val="nn-NO"/>
    </w:rPr>
  </w:style>
  <w:style w:type="character" w:customStyle="1" w:styleId="Overskrift4Tegn">
    <w:name w:val="Overskrift 4 Tegn"/>
    <w:basedOn w:val="Standardskriftforavsnitt"/>
    <w:link w:val="Overskrift4"/>
    <w:uiPriority w:val="9"/>
    <w:semiHidden/>
    <w:rsid w:val="00CE222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CE222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CE222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CE222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CE222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E2224"/>
    <w:rPr>
      <w:rFonts w:asciiTheme="majorHAnsi" w:eastAsiaTheme="majorEastAsia" w:hAnsiTheme="majorHAnsi" w:cstheme="majorBidi"/>
      <w:i/>
      <w:iCs/>
      <w:color w:val="272727" w:themeColor="text1" w:themeTint="D8"/>
      <w:sz w:val="21"/>
      <w:szCs w:val="21"/>
    </w:rPr>
  </w:style>
  <w:style w:type="character" w:styleId="Merknadsreferanse">
    <w:name w:val="annotation reference"/>
    <w:basedOn w:val="Standardskriftforavsnitt"/>
    <w:uiPriority w:val="99"/>
    <w:semiHidden/>
    <w:unhideWhenUsed/>
    <w:rsid w:val="009E1D74"/>
    <w:rPr>
      <w:sz w:val="16"/>
      <w:szCs w:val="16"/>
    </w:rPr>
  </w:style>
  <w:style w:type="paragraph" w:styleId="Merknadstekst">
    <w:name w:val="annotation text"/>
    <w:basedOn w:val="Normal"/>
    <w:link w:val="MerknadstekstTegn"/>
    <w:uiPriority w:val="99"/>
    <w:unhideWhenUsed/>
    <w:rsid w:val="009E1D74"/>
    <w:rPr>
      <w:rFonts w:ascii="Roboto Light" w:hAnsi="Roboto Light" w:cs="Times New Roman"/>
      <w:sz w:val="20"/>
      <w:szCs w:val="20"/>
      <w:lang w:eastAsia="nn-NO"/>
    </w:rPr>
  </w:style>
  <w:style w:type="character" w:customStyle="1" w:styleId="MerknadstekstTegn">
    <w:name w:val="Merknadstekst Tegn"/>
    <w:basedOn w:val="Standardskriftforavsnitt"/>
    <w:link w:val="Merknadstekst"/>
    <w:uiPriority w:val="99"/>
    <w:rsid w:val="009E1D74"/>
    <w:rPr>
      <w:rFonts w:ascii="Roboto Light" w:hAnsi="Roboto Light" w:cs="Times New Roman"/>
      <w:sz w:val="20"/>
      <w:szCs w:val="20"/>
      <w:lang w:val="nn-NO" w:eastAsia="nn-NO"/>
    </w:rPr>
  </w:style>
  <w:style w:type="table" w:styleId="Tabellrutenett">
    <w:name w:val="Table Grid"/>
    <w:basedOn w:val="Vanligtabell"/>
    <w:uiPriority w:val="39"/>
    <w:rsid w:val="00FF6A52"/>
    <w:rPr>
      <w:rFonts w:ascii="Arial" w:hAnsi="Arial"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unhideWhenUsed/>
    <w:qFormat/>
    <w:rsid w:val="00612B25"/>
    <w:pPr>
      <w:ind w:left="720"/>
      <w:contextualSpacing/>
    </w:pPr>
    <w:rPr>
      <w:rFonts w:ascii="Roboto Light" w:hAnsi="Roboto Light" w:cs="Times New Roman"/>
      <w:sz w:val="22"/>
      <w:lang w:eastAsia="nn-NO"/>
    </w:rPr>
  </w:style>
  <w:style w:type="character" w:styleId="Omtale">
    <w:name w:val="Mention"/>
    <w:basedOn w:val="Standardskriftforavsnitt"/>
    <w:uiPriority w:val="99"/>
    <w:unhideWhenUsed/>
    <w:rsid w:val="00612B25"/>
    <w:rPr>
      <w:color w:val="2B579A"/>
      <w:shd w:val="clear" w:color="auto" w:fill="E6E6E6"/>
    </w:rPr>
  </w:style>
  <w:style w:type="paragraph" w:styleId="Kommentaremne">
    <w:name w:val="annotation subject"/>
    <w:basedOn w:val="Merknadstekst"/>
    <w:next w:val="Merknadstekst"/>
    <w:link w:val="KommentaremneTegn"/>
    <w:uiPriority w:val="99"/>
    <w:semiHidden/>
    <w:unhideWhenUsed/>
    <w:rsid w:val="00E62381"/>
    <w:rPr>
      <w:rFonts w:ascii="Arial" w:hAnsi="Arial" w:cs="Arial"/>
      <w:b/>
      <w:bCs/>
      <w:lang w:eastAsia="en-US"/>
    </w:rPr>
  </w:style>
  <w:style w:type="character" w:customStyle="1" w:styleId="KommentaremneTegn">
    <w:name w:val="Kommentaremne Tegn"/>
    <w:basedOn w:val="MerknadstekstTegn"/>
    <w:link w:val="Kommentaremne"/>
    <w:uiPriority w:val="99"/>
    <w:semiHidden/>
    <w:rsid w:val="00E62381"/>
    <w:rPr>
      <w:rFonts w:ascii="Arial" w:hAnsi="Arial" w:cs="Arial"/>
      <w:b/>
      <w:bCs/>
      <w:sz w:val="20"/>
      <w:szCs w:val="20"/>
      <w:lang w:val="nn-NO" w:eastAsia="nn-NO"/>
    </w:rPr>
  </w:style>
  <w:style w:type="paragraph" w:styleId="Overskriftforinnholdsfortegnelse">
    <w:name w:val="TOC Heading"/>
    <w:basedOn w:val="Overskrift1"/>
    <w:next w:val="Normal"/>
    <w:uiPriority w:val="39"/>
    <w:unhideWhenUsed/>
    <w:qFormat/>
    <w:rsid w:val="00CE0F92"/>
    <w:pPr>
      <w:numPr>
        <w:numId w:val="0"/>
      </w:numPr>
      <w:spacing w:after="0" w:line="259" w:lineRule="auto"/>
      <w:outlineLvl w:val="9"/>
    </w:pPr>
    <w:rPr>
      <w:rFonts w:asciiTheme="majorHAnsi" w:hAnsiTheme="majorHAnsi"/>
      <w:b w:val="0"/>
      <w:lang w:eastAsia="nn-NO"/>
    </w:rPr>
  </w:style>
  <w:style w:type="paragraph" w:styleId="INNH1">
    <w:name w:val="toc 1"/>
    <w:basedOn w:val="Normal"/>
    <w:next w:val="Normal"/>
    <w:autoRedefine/>
    <w:uiPriority w:val="39"/>
    <w:unhideWhenUsed/>
    <w:rsid w:val="00CE0F92"/>
    <w:pPr>
      <w:spacing w:after="100"/>
    </w:pPr>
  </w:style>
  <w:style w:type="paragraph" w:styleId="INNH2">
    <w:name w:val="toc 2"/>
    <w:basedOn w:val="Normal"/>
    <w:next w:val="Normal"/>
    <w:autoRedefine/>
    <w:uiPriority w:val="39"/>
    <w:unhideWhenUsed/>
    <w:rsid w:val="00CE0F92"/>
    <w:pPr>
      <w:spacing w:after="100"/>
      <w:ind w:left="240"/>
    </w:pPr>
  </w:style>
  <w:style w:type="character" w:styleId="Hyperkobling">
    <w:name w:val="Hyperlink"/>
    <w:basedOn w:val="Standardskriftforavsnitt"/>
    <w:uiPriority w:val="99"/>
    <w:unhideWhenUsed/>
    <w:rsid w:val="00CE0F92"/>
    <w:rPr>
      <w:color w:val="0563C1" w:themeColor="hyperlink"/>
      <w:u w:val="single"/>
    </w:rPr>
  </w:style>
  <w:style w:type="character" w:styleId="Ulstomtale">
    <w:name w:val="Unresolved Mention"/>
    <w:basedOn w:val="Standardskriftforavsnitt"/>
    <w:uiPriority w:val="99"/>
    <w:semiHidden/>
    <w:unhideWhenUsed/>
    <w:rsid w:val="005F54B4"/>
    <w:rPr>
      <w:color w:val="605E5C"/>
      <w:shd w:val="clear" w:color="auto" w:fill="E1DFDD"/>
    </w:rPr>
  </w:style>
  <w:style w:type="paragraph" w:customStyle="1" w:styleId="Default">
    <w:name w:val="Default"/>
    <w:rsid w:val="000D671C"/>
    <w:pPr>
      <w:autoSpaceDE w:val="0"/>
      <w:autoSpaceDN w:val="0"/>
      <w:adjustRightInd w:val="0"/>
    </w:pPr>
    <w:rPr>
      <w:rFonts w:ascii="Arial" w:hAnsi="Arial" w:cs="Arial"/>
      <w:color w:val="000000"/>
      <w:lang w:val="nn-NO"/>
    </w:rPr>
  </w:style>
  <w:style w:type="paragraph" w:styleId="INNH3">
    <w:name w:val="toc 3"/>
    <w:basedOn w:val="Normal"/>
    <w:next w:val="Normal"/>
    <w:autoRedefine/>
    <w:uiPriority w:val="39"/>
    <w:unhideWhenUsed/>
    <w:rsid w:val="004B32EB"/>
    <w:pPr>
      <w:spacing w:after="100"/>
      <w:ind w:left="480"/>
    </w:pPr>
  </w:style>
  <w:style w:type="paragraph" w:customStyle="1" w:styleId="Overskrift1Innkjp">
    <w:name w:val="Overskrift 1 Innkjøp"/>
    <w:basedOn w:val="Normal"/>
    <w:autoRedefine/>
    <w:qFormat/>
    <w:rsid w:val="005B09BC"/>
    <w:pPr>
      <w:spacing w:before="240" w:after="60"/>
      <w:ind w:left="709" w:hanging="709"/>
    </w:pPr>
    <w:rPr>
      <w:rFonts w:ascii="Roboto Light" w:hAnsi="Roboto Light" w:cs="Times New Roman"/>
      <w:b/>
      <w:sz w:val="28"/>
      <w:szCs w:val="28"/>
      <w:lang w:val="nb-NO" w:eastAsia="nn-NO"/>
    </w:rPr>
  </w:style>
  <w:style w:type="paragraph" w:customStyle="1" w:styleId="Overskrift2Innkjp">
    <w:name w:val="Overskrift 2 Innkjøp"/>
    <w:basedOn w:val="Overskrift1Innkjp"/>
    <w:autoRedefine/>
    <w:qFormat/>
    <w:rsid w:val="005B09BC"/>
    <w:pPr>
      <w:ind w:right="-65"/>
    </w:pPr>
  </w:style>
  <w:style w:type="paragraph" w:customStyle="1" w:styleId="Overskrift3Innkjp">
    <w:name w:val="Overskrift 3 Innkjøp"/>
    <w:basedOn w:val="Overskrift2Innkjp"/>
    <w:link w:val="Overskrift3InnkjpTegn"/>
    <w:autoRedefine/>
    <w:qFormat/>
    <w:rsid w:val="005B09BC"/>
    <w:pPr>
      <w:spacing w:after="0"/>
    </w:pPr>
    <w:rPr>
      <w:sz w:val="22"/>
    </w:rPr>
  </w:style>
  <w:style w:type="character" w:customStyle="1" w:styleId="Overskrift3InnkjpTegn">
    <w:name w:val="Overskrift 3 Innkjøp Tegn"/>
    <w:basedOn w:val="Standardskriftforavsnitt"/>
    <w:link w:val="Overskrift3Innkjp"/>
    <w:rsid w:val="005B09BC"/>
    <w:rPr>
      <w:rFonts w:ascii="Roboto Light" w:hAnsi="Roboto Light" w:cs="Times New Roman"/>
      <w:b/>
      <w:sz w:val="22"/>
      <w:szCs w:val="28"/>
      <w:lang w:eastAsia="nn-NO"/>
    </w:rPr>
  </w:style>
  <w:style w:type="paragraph" w:customStyle="1" w:styleId="Middelsskyggelegging1uthevingsfarge11">
    <w:name w:val="Middels skyggelegging 1 – uthevingsfarge 11"/>
    <w:uiPriority w:val="1"/>
    <w:qFormat/>
    <w:rsid w:val="001619FF"/>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839228">
      <w:bodyDiv w:val="1"/>
      <w:marLeft w:val="0"/>
      <w:marRight w:val="0"/>
      <w:marTop w:val="0"/>
      <w:marBottom w:val="0"/>
      <w:divBdr>
        <w:top w:val="none" w:sz="0" w:space="0" w:color="auto"/>
        <w:left w:val="none" w:sz="0" w:space="0" w:color="auto"/>
        <w:bottom w:val="none" w:sz="0" w:space="0" w:color="auto"/>
        <w:right w:val="none" w:sz="0" w:space="0" w:color="auto"/>
      </w:divBdr>
    </w:div>
    <w:div w:id="1459687520">
      <w:bodyDiv w:val="1"/>
      <w:marLeft w:val="0"/>
      <w:marRight w:val="0"/>
      <w:marTop w:val="0"/>
      <w:marBottom w:val="0"/>
      <w:divBdr>
        <w:top w:val="none" w:sz="0" w:space="0" w:color="auto"/>
        <w:left w:val="none" w:sz="0" w:space="0" w:color="auto"/>
        <w:bottom w:val="none" w:sz="0" w:space="0" w:color="auto"/>
        <w:right w:val="none" w:sz="0" w:space="0" w:color="auto"/>
      </w:divBdr>
    </w:div>
    <w:div w:id="15135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eR&#248;kkeWilson\Downloads\Framside%20med%20illustrasjon,%20kvit.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722572-3853-4798-9b0c-f8142761f1a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4E1ED1C0BE7E4BA0726E9E35D0D922" ma:contentTypeVersion="8" ma:contentTypeDescription="Create a new document." ma:contentTypeScope="" ma:versionID="f3a3161dfd29606e1a569fd47c5ae5f6">
  <xsd:schema xmlns:xsd="http://www.w3.org/2001/XMLSchema" xmlns:xs="http://www.w3.org/2001/XMLSchema" xmlns:p="http://schemas.microsoft.com/office/2006/metadata/properties" xmlns:ns2="4c722572-3853-4798-9b0c-f8142761f1a9" targetNamespace="http://schemas.microsoft.com/office/2006/metadata/properties" ma:root="true" ma:fieldsID="3aa3c0bb86a7e29092db213d7e84b095" ns2:_="">
    <xsd:import namespace="4c722572-3853-4798-9b0c-f8142761f1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22572-3853-4798-9b0c-f8142761f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044EFF-9D7E-46F7-8CEB-92826EF65012}">
  <ds:schemaRefs>
    <ds:schemaRef ds:uri="http://schemas.openxmlformats.org/officeDocument/2006/bibliography"/>
  </ds:schemaRefs>
</ds:datastoreItem>
</file>

<file path=customXml/itemProps2.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4c722572-3853-4798-9b0c-f8142761f1a9"/>
  </ds:schemaRefs>
</ds:datastoreItem>
</file>

<file path=customXml/itemProps3.xml><?xml version="1.0" encoding="utf-8"?>
<ds:datastoreItem xmlns:ds="http://schemas.openxmlformats.org/officeDocument/2006/customXml" ds:itemID="{57D7A479-DC72-46A9-9647-19F687A84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22572-3853-4798-9b0c-f8142761f1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D848D0-16D2-4443-BD12-77F2056FC1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Framside med illustrasjon, kvit</Template>
  <TotalTime>46</TotalTime>
  <Pages>16</Pages>
  <Words>5008</Words>
  <Characters>26546</Characters>
  <Application>Microsoft Office Word</Application>
  <DocSecurity>0</DocSecurity>
  <Lines>221</Lines>
  <Paragraphs>62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65</cp:revision>
  <dcterms:created xsi:type="dcterms:W3CDTF">2025-09-17T11:51:00Z</dcterms:created>
  <dcterms:modified xsi:type="dcterms:W3CDTF">2026-05-08T10:00:00Z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0x010100834E1ED1C0BE7E4BA0726E9E35D0D922</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